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805DCE" w14:textId="77777777" w:rsidR="001407FC" w:rsidRPr="00FC67EF" w:rsidRDefault="001407FC" w:rsidP="001407FC">
      <w:pPr>
        <w:jc w:val="right"/>
        <w:rPr>
          <w:sz w:val="28"/>
          <w:szCs w:val="28"/>
        </w:rPr>
      </w:pPr>
    </w:p>
    <w:p w14:paraId="2C26EF86" w14:textId="2B5C30FA" w:rsidR="00096C53" w:rsidRDefault="00096C53" w:rsidP="00C84DCB">
      <w:pPr>
        <w:framePr w:w="4518" w:h="631" w:hSpace="181" w:wrap="notBeside" w:vAnchor="page" w:hAnchor="page" w:x="18623" w:y="1055" w:anchorLock="1"/>
        <w:jc w:val="center"/>
      </w:pPr>
      <w:r w:rsidRPr="005500E4">
        <w:t>Приложение</w:t>
      </w:r>
    </w:p>
    <w:p w14:paraId="6CBFBE85" w14:textId="77777777" w:rsidR="00096C53" w:rsidRPr="005500E4" w:rsidRDefault="00096C53" w:rsidP="00C84DCB">
      <w:pPr>
        <w:framePr w:w="4518" w:h="631" w:hSpace="181" w:wrap="notBeside" w:vAnchor="page" w:hAnchor="page" w:x="18623" w:y="1055" w:anchorLock="1"/>
        <w:jc w:val="center"/>
      </w:pPr>
      <w:r>
        <w:t xml:space="preserve">к письму </w:t>
      </w:r>
      <w:r w:rsidRPr="005500E4">
        <w:t xml:space="preserve">АО «СО ЕЭС» </w:t>
      </w:r>
    </w:p>
    <w:p w14:paraId="12FCE22A" w14:textId="1C8E8DC8" w:rsidR="00096C53" w:rsidRPr="005500E4" w:rsidRDefault="00096C53" w:rsidP="00C84DCB">
      <w:pPr>
        <w:framePr w:w="4518" w:h="631" w:hSpace="181" w:wrap="notBeside" w:vAnchor="page" w:hAnchor="page" w:x="18623" w:y="1055" w:anchorLock="1"/>
        <w:jc w:val="center"/>
      </w:pPr>
      <w:r w:rsidRPr="005500E4">
        <w:t>от _____</w:t>
      </w:r>
      <w:r>
        <w:t>_</w:t>
      </w:r>
      <w:r w:rsidRPr="005500E4">
        <w:t xml:space="preserve">____№ </w:t>
      </w:r>
      <w:r w:rsidR="00F355A1">
        <w:rPr>
          <w:u w:val="single"/>
        </w:rPr>
        <w:t>В32</w:t>
      </w:r>
      <w:r w:rsidR="00804C3A" w:rsidRPr="00804C3A">
        <w:rPr>
          <w:u w:val="single"/>
        </w:rPr>
        <w:t>-</w:t>
      </w:r>
      <w:r w:rsidR="00804C3A" w:rsidRPr="00804C3A">
        <w:rPr>
          <w:u w:val="single"/>
          <w:lang w:val="en-US"/>
        </w:rPr>
        <w:t>II</w:t>
      </w:r>
      <w:r w:rsidR="00804C3A" w:rsidRPr="00324A6F">
        <w:rPr>
          <w:u w:val="single"/>
        </w:rPr>
        <w:t>-3-19-</w:t>
      </w:r>
      <w:r w:rsidRPr="005500E4">
        <w:t>________</w:t>
      </w:r>
    </w:p>
    <w:p w14:paraId="4D6BC0E8" w14:textId="5A1982C2" w:rsidR="000F1E5F" w:rsidRPr="000F2CF4" w:rsidRDefault="000F1E5F" w:rsidP="000F1E5F">
      <w:pPr>
        <w:jc w:val="center"/>
        <w:rPr>
          <w:b/>
          <w:sz w:val="28"/>
          <w:szCs w:val="28"/>
        </w:rPr>
      </w:pPr>
      <w:r w:rsidRPr="000F2CF4">
        <w:rPr>
          <w:b/>
          <w:sz w:val="28"/>
          <w:szCs w:val="28"/>
        </w:rPr>
        <w:t>Заключение</w:t>
      </w:r>
    </w:p>
    <w:p w14:paraId="39D459DA" w14:textId="77777777" w:rsidR="000F1E5F" w:rsidRPr="000F2CF4" w:rsidRDefault="000F1E5F" w:rsidP="000F1E5F">
      <w:pPr>
        <w:jc w:val="center"/>
        <w:rPr>
          <w:b/>
          <w:sz w:val="28"/>
          <w:szCs w:val="28"/>
        </w:rPr>
      </w:pPr>
      <w:r w:rsidRPr="000F2CF4">
        <w:rPr>
          <w:b/>
          <w:sz w:val="28"/>
          <w:szCs w:val="28"/>
        </w:rPr>
        <w:t>о рассмотрении инвестиционной программы субъекта электроэнергетики</w:t>
      </w:r>
    </w:p>
    <w:p w14:paraId="2287C44F" w14:textId="77777777" w:rsidR="000F1E5F" w:rsidRDefault="000F1E5F" w:rsidP="000F1E5F">
      <w:pPr>
        <w:suppressAutoHyphens/>
        <w:rPr>
          <w:b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131"/>
        <w:gridCol w:w="993"/>
        <w:gridCol w:w="575"/>
        <w:gridCol w:w="284"/>
        <w:gridCol w:w="1550"/>
        <w:gridCol w:w="681"/>
        <w:gridCol w:w="170"/>
        <w:gridCol w:w="567"/>
      </w:tblGrid>
      <w:tr w:rsidR="000F1E5F" w:rsidRPr="000F2CF4" w14:paraId="7B1440F0" w14:textId="77777777" w:rsidTr="000F2CF4"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2C272" w14:textId="77777777" w:rsidR="000F1E5F" w:rsidRPr="000F2CF4" w:rsidRDefault="000F1E5F" w:rsidP="001F1888">
            <w:pPr>
              <w:suppressAutoHyphens/>
              <w:jc w:val="center"/>
              <w:rPr>
                <w:sz w:val="28"/>
                <w:szCs w:val="28"/>
              </w:rPr>
            </w:pPr>
            <w:r w:rsidRPr="000F2CF4">
              <w:rPr>
                <w:sz w:val="28"/>
                <w:szCs w:val="28"/>
              </w:rPr>
              <w:t>АО «СО ЕЭС», г. Москва</w:t>
            </w:r>
          </w:p>
        </w:tc>
        <w:tc>
          <w:tcPr>
            <w:tcW w:w="993" w:type="dxa"/>
            <w:vAlign w:val="bottom"/>
            <w:hideMark/>
          </w:tcPr>
          <w:p w14:paraId="2C6A6EA6" w14:textId="77777777" w:rsidR="000F1E5F" w:rsidRPr="000F2CF4" w:rsidRDefault="000F1E5F" w:rsidP="001F1888">
            <w:pPr>
              <w:suppressAutoHyphens/>
              <w:jc w:val="right"/>
              <w:rPr>
                <w:sz w:val="28"/>
                <w:szCs w:val="28"/>
              </w:rPr>
            </w:pPr>
            <w:r w:rsidRPr="000F2CF4">
              <w:rPr>
                <w:sz w:val="28"/>
                <w:szCs w:val="28"/>
              </w:rPr>
              <w:t>«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23AAFA" w14:textId="0026CEB4" w:rsidR="000F1E5F" w:rsidRPr="000F2CF4" w:rsidRDefault="00525EB0" w:rsidP="00B9341B">
            <w:pPr>
              <w:suppressAutoHyphens/>
              <w:jc w:val="center"/>
              <w:rPr>
                <w:sz w:val="28"/>
                <w:szCs w:val="28"/>
              </w:rPr>
            </w:pPr>
            <w:r w:rsidRPr="00275FCC">
              <w:rPr>
                <w:sz w:val="28"/>
                <w:szCs w:val="28"/>
              </w:rPr>
              <w:t>1</w:t>
            </w:r>
            <w:r w:rsidR="00862F05" w:rsidRPr="00275FCC">
              <w:rPr>
                <w:sz w:val="28"/>
                <w:szCs w:val="28"/>
              </w:rPr>
              <w:t>5</w:t>
            </w:r>
          </w:p>
        </w:tc>
        <w:tc>
          <w:tcPr>
            <w:tcW w:w="284" w:type="dxa"/>
            <w:vAlign w:val="bottom"/>
            <w:hideMark/>
          </w:tcPr>
          <w:p w14:paraId="1562F60A" w14:textId="77777777" w:rsidR="000F1E5F" w:rsidRPr="000F2CF4" w:rsidRDefault="000F1E5F" w:rsidP="001F1888">
            <w:pPr>
              <w:suppressAutoHyphens/>
              <w:rPr>
                <w:sz w:val="28"/>
                <w:szCs w:val="28"/>
              </w:rPr>
            </w:pPr>
            <w:r w:rsidRPr="000F2CF4">
              <w:rPr>
                <w:sz w:val="28"/>
                <w:szCs w:val="28"/>
              </w:rPr>
              <w:t>»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85A079" w14:textId="2C73842A" w:rsidR="000F1E5F" w:rsidRPr="000F2CF4" w:rsidRDefault="00B51BA9" w:rsidP="001F1888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мая</w:t>
            </w:r>
          </w:p>
        </w:tc>
        <w:tc>
          <w:tcPr>
            <w:tcW w:w="681" w:type="dxa"/>
            <w:vAlign w:val="bottom"/>
            <w:hideMark/>
          </w:tcPr>
          <w:p w14:paraId="7169F654" w14:textId="58060944" w:rsidR="000F1E5F" w:rsidRPr="000F2CF4" w:rsidRDefault="000F1E5F" w:rsidP="009C5D5E">
            <w:pPr>
              <w:suppressAutoHyphens/>
              <w:jc w:val="right"/>
              <w:rPr>
                <w:sz w:val="28"/>
                <w:szCs w:val="28"/>
              </w:rPr>
            </w:pPr>
            <w:r w:rsidRPr="000F2CF4">
              <w:rPr>
                <w:sz w:val="28"/>
                <w:szCs w:val="28"/>
              </w:rPr>
              <w:t>201</w:t>
            </w:r>
            <w:r w:rsidR="009C5D5E">
              <w:rPr>
                <w:sz w:val="28"/>
                <w:szCs w:val="28"/>
              </w:rPr>
              <w:t>9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1BF373" w14:textId="77777777" w:rsidR="000F1E5F" w:rsidRPr="000F2CF4" w:rsidRDefault="000F1E5F" w:rsidP="001F1888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14:paraId="10572ADE" w14:textId="77777777" w:rsidR="000F1E5F" w:rsidRPr="000F2CF4" w:rsidRDefault="000F1E5F" w:rsidP="001F1888">
            <w:pPr>
              <w:suppressAutoHyphens/>
              <w:rPr>
                <w:sz w:val="28"/>
                <w:szCs w:val="28"/>
              </w:rPr>
            </w:pPr>
            <w:r w:rsidRPr="000F2CF4">
              <w:rPr>
                <w:sz w:val="28"/>
                <w:szCs w:val="28"/>
              </w:rPr>
              <w:t>г.</w:t>
            </w:r>
          </w:p>
        </w:tc>
      </w:tr>
    </w:tbl>
    <w:p w14:paraId="6BD64F35" w14:textId="173A0C6B" w:rsidR="000F1E5F" w:rsidRPr="000F2CF4" w:rsidRDefault="000F1E5F" w:rsidP="004C532F">
      <w:pPr>
        <w:suppressAutoHyphens/>
        <w:spacing w:line="276" w:lineRule="auto"/>
        <w:rPr>
          <w:sz w:val="28"/>
          <w:szCs w:val="28"/>
        </w:rPr>
      </w:pPr>
      <w:r w:rsidRPr="000F2CF4">
        <w:rPr>
          <w:sz w:val="28"/>
          <w:szCs w:val="28"/>
        </w:rPr>
        <w:t xml:space="preserve">Заключение выдано </w:t>
      </w:r>
      <w:r w:rsidRPr="000F2CF4">
        <w:rPr>
          <w:sz w:val="28"/>
          <w:szCs w:val="28"/>
          <w:u w:val="single"/>
        </w:rPr>
        <w:t>Минэнерго России</w:t>
      </w:r>
      <w:r w:rsidR="00B51BA9">
        <w:rPr>
          <w:sz w:val="28"/>
          <w:szCs w:val="28"/>
          <w:u w:val="single"/>
        </w:rPr>
        <w:t xml:space="preserve"> </w:t>
      </w:r>
      <w:r w:rsidRPr="000F2CF4">
        <w:rPr>
          <w:sz w:val="28"/>
          <w:szCs w:val="28"/>
        </w:rPr>
        <w:t>по проекту корректировки инвестиционной программы ПАО «</w:t>
      </w:r>
      <w:r w:rsidR="00294751">
        <w:rPr>
          <w:sz w:val="28"/>
          <w:szCs w:val="28"/>
        </w:rPr>
        <w:t xml:space="preserve">МРСК </w:t>
      </w:r>
      <w:r w:rsidR="00B9341B">
        <w:rPr>
          <w:sz w:val="28"/>
          <w:szCs w:val="28"/>
        </w:rPr>
        <w:t>Северного Кавказа</w:t>
      </w:r>
      <w:r w:rsidRPr="000F2CF4">
        <w:rPr>
          <w:sz w:val="28"/>
          <w:szCs w:val="28"/>
        </w:rPr>
        <w:t>» на период</w:t>
      </w:r>
      <w:r w:rsidR="00F355A1" w:rsidRPr="000F2CF4">
        <w:rPr>
          <w:sz w:val="28"/>
          <w:szCs w:val="28"/>
        </w:rPr>
        <w:t xml:space="preserve"> </w:t>
      </w:r>
      <w:r w:rsidRPr="000F2CF4">
        <w:rPr>
          <w:sz w:val="28"/>
          <w:szCs w:val="28"/>
        </w:rPr>
        <w:t>201</w:t>
      </w:r>
      <w:r w:rsidR="00FD4D57">
        <w:rPr>
          <w:sz w:val="28"/>
          <w:szCs w:val="28"/>
        </w:rPr>
        <w:t>6</w:t>
      </w:r>
      <w:r w:rsidRPr="000F2CF4">
        <w:rPr>
          <w:sz w:val="28"/>
          <w:szCs w:val="28"/>
        </w:rPr>
        <w:t>-20</w:t>
      </w:r>
      <w:r w:rsidR="00671F7C" w:rsidRPr="000F2CF4">
        <w:rPr>
          <w:sz w:val="28"/>
          <w:szCs w:val="28"/>
        </w:rPr>
        <w:t>22</w:t>
      </w:r>
      <w:r w:rsidR="00F355A1" w:rsidRPr="000F2CF4">
        <w:rPr>
          <w:sz w:val="28"/>
          <w:szCs w:val="28"/>
        </w:rPr>
        <w:t xml:space="preserve"> г</w:t>
      </w:r>
      <w:r w:rsidR="00FD4D57">
        <w:rPr>
          <w:sz w:val="28"/>
          <w:szCs w:val="28"/>
        </w:rPr>
        <w:t xml:space="preserve">оды </w:t>
      </w:r>
      <w:r w:rsidR="00925FFA" w:rsidRPr="000F2CF4">
        <w:rPr>
          <w:sz w:val="28"/>
          <w:szCs w:val="28"/>
        </w:rPr>
        <w:t xml:space="preserve">(далее – </w:t>
      </w:r>
      <w:r w:rsidR="00FC67EF">
        <w:rPr>
          <w:sz w:val="28"/>
          <w:szCs w:val="28"/>
        </w:rPr>
        <w:t>п</w:t>
      </w:r>
      <w:r w:rsidR="00BD1766">
        <w:rPr>
          <w:sz w:val="28"/>
          <w:szCs w:val="28"/>
        </w:rPr>
        <w:t xml:space="preserve">роект </w:t>
      </w:r>
      <w:r w:rsidR="00925FFA" w:rsidRPr="000F2CF4">
        <w:rPr>
          <w:sz w:val="28"/>
          <w:szCs w:val="28"/>
        </w:rPr>
        <w:t>ИП)</w:t>
      </w:r>
      <w:r w:rsidR="00B51BA9">
        <w:rPr>
          <w:sz w:val="28"/>
          <w:szCs w:val="28"/>
        </w:rPr>
        <w:t>.</w:t>
      </w:r>
    </w:p>
    <w:p w14:paraId="5CE9C9F2" w14:textId="0DF9300B" w:rsidR="000F1E5F" w:rsidRPr="000F2CF4" w:rsidRDefault="000F2CF4" w:rsidP="004C532F">
      <w:pPr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0F1E5F" w:rsidRPr="000F2CF4">
        <w:rPr>
          <w:sz w:val="28"/>
          <w:szCs w:val="28"/>
        </w:rPr>
        <w:t>ИП рассмотрен АО «СО ЕЭС» в соответствии с Правилами утверждения инвестиционных программ субъектов электроэнергетики, утвержденны</w:t>
      </w:r>
      <w:r>
        <w:rPr>
          <w:sz w:val="28"/>
          <w:szCs w:val="28"/>
        </w:rPr>
        <w:t>ми</w:t>
      </w:r>
      <w:r w:rsidR="000F1E5F" w:rsidRPr="000F2CF4">
        <w:rPr>
          <w:sz w:val="28"/>
          <w:szCs w:val="28"/>
        </w:rPr>
        <w:t xml:space="preserve"> </w:t>
      </w:r>
      <w:r w:rsidR="00925FFA" w:rsidRPr="000F2CF4">
        <w:rPr>
          <w:sz w:val="28"/>
          <w:szCs w:val="28"/>
        </w:rPr>
        <w:t>п</w:t>
      </w:r>
      <w:r w:rsidR="000F1E5F" w:rsidRPr="000F2CF4">
        <w:rPr>
          <w:sz w:val="28"/>
          <w:szCs w:val="28"/>
        </w:rPr>
        <w:t>остановлением Правительства Российской Федерации от 01.12.2009 № 977 «Об инвестиционных программах субъектов электроэнергетики».</w:t>
      </w:r>
    </w:p>
    <w:p w14:paraId="0FF51DE3" w14:textId="77777777" w:rsidR="000F1E5F" w:rsidRPr="000F2CF4" w:rsidRDefault="000F1E5F" w:rsidP="004C532F">
      <w:pPr>
        <w:suppressAutoHyphens/>
        <w:spacing w:line="276" w:lineRule="auto"/>
        <w:jc w:val="both"/>
        <w:rPr>
          <w:sz w:val="28"/>
          <w:szCs w:val="28"/>
        </w:rPr>
      </w:pPr>
      <w:r w:rsidRPr="000F2CF4">
        <w:rPr>
          <w:sz w:val="28"/>
          <w:szCs w:val="28"/>
        </w:rPr>
        <w:t>В результате рассмотрения АО «СО ЕЭС» установлено:</w:t>
      </w:r>
    </w:p>
    <w:p w14:paraId="3A2DF7F0" w14:textId="2264539E" w:rsidR="00784F36" w:rsidRDefault="00784F36" w:rsidP="001407FC">
      <w:pPr>
        <w:suppressAutoHyphens/>
        <w:jc w:val="both"/>
        <w:rPr>
          <w:sz w:val="28"/>
          <w:szCs w:val="28"/>
        </w:rPr>
      </w:pPr>
    </w:p>
    <w:p w14:paraId="1F234AA4" w14:textId="77777777" w:rsidR="006A4CD1" w:rsidRPr="006E0F61" w:rsidRDefault="006A4CD1" w:rsidP="005E66F1">
      <w:pPr>
        <w:pStyle w:val="af3"/>
        <w:numPr>
          <w:ilvl w:val="0"/>
          <w:numId w:val="23"/>
        </w:numPr>
        <w:suppressAutoHyphens/>
        <w:jc w:val="both"/>
        <w:rPr>
          <w:b/>
          <w:sz w:val="28"/>
          <w:szCs w:val="28"/>
        </w:rPr>
      </w:pPr>
      <w:r w:rsidRPr="006E0F61">
        <w:rPr>
          <w:b/>
          <w:sz w:val="28"/>
          <w:szCs w:val="28"/>
        </w:rPr>
        <w:t>Мероприятия по основному (первичному) электротехническому оборудованию</w:t>
      </w:r>
    </w:p>
    <w:tbl>
      <w:tblPr>
        <w:tblW w:w="2197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3"/>
        <w:gridCol w:w="2386"/>
        <w:gridCol w:w="1502"/>
        <w:gridCol w:w="3923"/>
        <w:gridCol w:w="3164"/>
        <w:gridCol w:w="1571"/>
        <w:gridCol w:w="1571"/>
        <w:gridCol w:w="1571"/>
        <w:gridCol w:w="2052"/>
        <w:gridCol w:w="1650"/>
        <w:gridCol w:w="2099"/>
      </w:tblGrid>
      <w:tr w:rsidR="006A4CD1" w:rsidRPr="00EC2F55" w14:paraId="1E20558F" w14:textId="77777777" w:rsidTr="00E70CAA">
        <w:trPr>
          <w:tblHeader/>
        </w:trPr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63FD" w14:textId="77777777" w:rsidR="006A4CD1" w:rsidRPr="00EC2F55" w:rsidRDefault="006A4CD1" w:rsidP="001F1888">
            <w:pPr>
              <w:suppressAutoHyphens/>
              <w:jc w:val="center"/>
            </w:pPr>
            <w:r w:rsidRPr="00EC2F55">
              <w:t>№ п/п</w:t>
            </w: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8C2EA" w14:textId="77777777" w:rsidR="006A4CD1" w:rsidRPr="00EC2F55" w:rsidRDefault="006A4CD1" w:rsidP="001F1888">
            <w:pPr>
              <w:suppressAutoHyphens/>
              <w:jc w:val="center"/>
            </w:pPr>
            <w:r w:rsidRPr="00EC2F55">
              <w:t>Наименование инвестиционного проекта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7B53" w14:textId="77777777" w:rsidR="006A4CD1" w:rsidRPr="00EC2F55" w:rsidRDefault="006A4CD1" w:rsidP="001F1888">
            <w:pPr>
              <w:suppressAutoHyphens/>
              <w:jc w:val="center"/>
            </w:pPr>
            <w:r w:rsidRPr="00EC2F55">
              <w:t xml:space="preserve">Год реализации (постановки под напряжение) </w:t>
            </w:r>
            <w:r w:rsidRPr="00EC2F55">
              <w:br/>
              <w:t>в соответствии с проектом ИП</w:t>
            </w: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A03B4" w14:textId="4C6FBA9F" w:rsidR="006A4CD1" w:rsidRPr="00EC2F55" w:rsidRDefault="004E37DF" w:rsidP="001F1888">
            <w:pPr>
              <w:suppressAutoHyphens/>
              <w:jc w:val="center"/>
            </w:pPr>
            <w:r w:rsidRPr="00EC2F55">
              <w:t>Предложения по доработке П</w:t>
            </w:r>
            <w:r w:rsidR="006A4CD1" w:rsidRPr="00EC2F55">
              <w:t>роекта ИП / документ-основание (при наличии)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D0774" w14:textId="77777777" w:rsidR="006A4CD1" w:rsidRPr="00EC2F55" w:rsidRDefault="006A4CD1" w:rsidP="001F1888">
            <w:pPr>
              <w:suppressAutoHyphens/>
              <w:jc w:val="center"/>
            </w:pPr>
            <w:r w:rsidRPr="00EC2F55">
              <w:t>Возможные риски для энергосистемы</w:t>
            </w:r>
          </w:p>
        </w:tc>
        <w:tc>
          <w:tcPr>
            <w:tcW w:w="105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3B8AB" w14:textId="77777777" w:rsidR="006A4CD1" w:rsidRPr="00EC2F55" w:rsidRDefault="006A4CD1" w:rsidP="001F1888">
            <w:pPr>
              <w:suppressAutoHyphens/>
              <w:jc w:val="center"/>
            </w:pPr>
            <w:r w:rsidRPr="00EC2F55">
              <w:t>Документы, предусматривающие мероприятия и сроки их реализации</w:t>
            </w:r>
          </w:p>
        </w:tc>
      </w:tr>
      <w:tr w:rsidR="00447F5A" w:rsidRPr="00EC2F55" w14:paraId="05581242" w14:textId="77777777" w:rsidTr="00E70CAA">
        <w:trPr>
          <w:tblHeader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F15D5" w14:textId="77777777" w:rsidR="00447F5A" w:rsidRPr="00EC2F55" w:rsidRDefault="00447F5A" w:rsidP="00447F5A"/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5FC5" w14:textId="77777777" w:rsidR="00447F5A" w:rsidRPr="00EC2F55" w:rsidRDefault="00447F5A" w:rsidP="00447F5A"/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80F23" w14:textId="77777777" w:rsidR="00447F5A" w:rsidRPr="00EC2F55" w:rsidRDefault="00447F5A" w:rsidP="00447F5A"/>
        </w:tc>
        <w:tc>
          <w:tcPr>
            <w:tcW w:w="3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9943F" w14:textId="77777777" w:rsidR="00447F5A" w:rsidRPr="00EC2F55" w:rsidRDefault="00447F5A" w:rsidP="00447F5A"/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0942" w14:textId="77777777" w:rsidR="00447F5A" w:rsidRPr="00EC2F55" w:rsidRDefault="00447F5A" w:rsidP="00447F5A"/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4F0B0" w14:textId="5BF05671" w:rsidR="00447F5A" w:rsidRPr="00EC2F55" w:rsidRDefault="00F25860" w:rsidP="00F25860">
            <w:pPr>
              <w:suppressAutoHyphens/>
              <w:jc w:val="center"/>
            </w:pPr>
            <w:r w:rsidRPr="00EC2F55">
              <w:rPr>
                <w:b/>
              </w:rPr>
              <w:t xml:space="preserve">Проект </w:t>
            </w:r>
            <w:r w:rsidR="00447F5A" w:rsidRPr="00EC2F55">
              <w:rPr>
                <w:b/>
              </w:rPr>
              <w:t>СиПР ЕЭС России на 201</w:t>
            </w:r>
            <w:r w:rsidRPr="00EC2F55">
              <w:rPr>
                <w:b/>
              </w:rPr>
              <w:t>9</w:t>
            </w:r>
            <w:r w:rsidR="00447F5A" w:rsidRPr="00EC2F55">
              <w:rPr>
                <w:b/>
              </w:rPr>
              <w:t xml:space="preserve"> – 202</w:t>
            </w:r>
            <w:r w:rsidRPr="00EC2F55">
              <w:rPr>
                <w:b/>
              </w:rPr>
              <w:t>5</w:t>
            </w:r>
            <w:r w:rsidR="00447F5A" w:rsidRPr="00EC2F55">
              <w:rPr>
                <w:b/>
              </w:rPr>
              <w:t xml:space="preserve"> гг.</w:t>
            </w:r>
            <w:r w:rsidR="001C7617" w:rsidRPr="00EC2F55">
              <w:rPr>
                <w:rStyle w:val="affd"/>
                <w:b/>
              </w:rPr>
              <w:footnoteReference w:id="1"/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C09E" w14:textId="5788144B" w:rsidR="00447F5A" w:rsidRPr="00EC2F55" w:rsidRDefault="00447F5A" w:rsidP="00F25860">
            <w:pPr>
              <w:suppressAutoHyphens/>
              <w:jc w:val="center"/>
            </w:pPr>
            <w:r w:rsidRPr="00EC2F55">
              <w:rPr>
                <w:b/>
              </w:rPr>
              <w:t>СиПР ЕЭС России на 201</w:t>
            </w:r>
            <w:r w:rsidR="00F25860" w:rsidRPr="00EC2F55">
              <w:rPr>
                <w:b/>
              </w:rPr>
              <w:t>8</w:t>
            </w:r>
            <w:r w:rsidRPr="00EC2F55">
              <w:rPr>
                <w:b/>
              </w:rPr>
              <w:t xml:space="preserve"> – 202</w:t>
            </w:r>
            <w:r w:rsidR="00F25860" w:rsidRPr="00EC2F55">
              <w:rPr>
                <w:b/>
              </w:rPr>
              <w:t>4</w:t>
            </w:r>
            <w:r w:rsidRPr="00EC2F55">
              <w:rPr>
                <w:b/>
              </w:rPr>
              <w:t xml:space="preserve"> гг.</w:t>
            </w:r>
            <w:r w:rsidR="001C7617" w:rsidRPr="00EC2F55">
              <w:rPr>
                <w:rStyle w:val="affd"/>
                <w:b/>
              </w:rPr>
              <w:footnoteReference w:id="2"/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DB3BC" w14:textId="77777777" w:rsidR="00447F5A" w:rsidRPr="00EC2F55" w:rsidRDefault="00447F5A" w:rsidP="00447F5A">
            <w:pPr>
              <w:suppressAutoHyphens/>
              <w:spacing w:line="256" w:lineRule="auto"/>
              <w:jc w:val="center"/>
              <w:rPr>
                <w:b/>
                <w:lang w:eastAsia="en-US"/>
              </w:rPr>
            </w:pPr>
            <w:r w:rsidRPr="00EC2F55">
              <w:rPr>
                <w:b/>
                <w:lang w:eastAsia="en-US"/>
              </w:rPr>
              <w:t>СиПР субъекта Российской Федерации на</w:t>
            </w:r>
          </w:p>
          <w:p w14:paraId="25B98CE1" w14:textId="5E9514C7" w:rsidR="00447F5A" w:rsidRPr="00EC2F55" w:rsidRDefault="00447F5A" w:rsidP="00447F5A">
            <w:pPr>
              <w:suppressAutoHyphens/>
              <w:jc w:val="center"/>
              <w:rPr>
                <w:highlight w:val="yellow"/>
              </w:rPr>
            </w:pPr>
            <w:r w:rsidRPr="00EC2F55">
              <w:rPr>
                <w:b/>
                <w:lang w:eastAsia="en-US"/>
              </w:rPr>
              <w:t>5-летний период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C513" w14:textId="77777777" w:rsidR="00447F5A" w:rsidRPr="00EC2F55" w:rsidRDefault="00447F5A" w:rsidP="00447F5A">
            <w:pPr>
              <w:suppressAutoHyphens/>
              <w:spacing w:line="256" w:lineRule="auto"/>
              <w:jc w:val="center"/>
              <w:rPr>
                <w:b/>
                <w:lang w:eastAsia="en-US"/>
              </w:rPr>
            </w:pPr>
            <w:r w:rsidRPr="00EC2F55">
              <w:rPr>
                <w:b/>
                <w:lang w:eastAsia="en-US"/>
              </w:rPr>
              <w:t>СиПР субъекта Российской Федерации на</w:t>
            </w:r>
          </w:p>
          <w:p w14:paraId="6EBF1090" w14:textId="57E133DB" w:rsidR="00447F5A" w:rsidRPr="00EC2F55" w:rsidRDefault="00447F5A" w:rsidP="00447F5A">
            <w:pPr>
              <w:suppressAutoHyphens/>
              <w:jc w:val="center"/>
              <w:rPr>
                <w:highlight w:val="yellow"/>
              </w:rPr>
            </w:pPr>
            <w:r w:rsidRPr="00EC2F55">
              <w:rPr>
                <w:b/>
                <w:lang w:eastAsia="en-US"/>
              </w:rPr>
              <w:t>5-летний период, утвержденная в предшествующем периоде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B5588" w14:textId="444FA7F4" w:rsidR="00447F5A" w:rsidRPr="00EC2F55" w:rsidRDefault="00447F5A" w:rsidP="00447F5A">
            <w:pPr>
              <w:suppressAutoHyphens/>
              <w:jc w:val="center"/>
            </w:pPr>
            <w:r w:rsidRPr="00EC2F55">
              <w:rPr>
                <w:b/>
              </w:rPr>
              <w:t>ИП утвержденная в прошлом периоде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D0792" w14:textId="59341D6B" w:rsidR="00447F5A" w:rsidRPr="00EC2F55" w:rsidRDefault="00447F5A" w:rsidP="00447F5A">
            <w:pPr>
              <w:suppressAutoHyphens/>
              <w:jc w:val="center"/>
            </w:pPr>
            <w:r w:rsidRPr="00EC2F55">
              <w:rPr>
                <w:b/>
              </w:rPr>
              <w:t>ИП иного субъекта электро-энергетики, осуществление мероприятий на объектах которого требуется в рамках координации ввода объектов</w:t>
            </w:r>
          </w:p>
        </w:tc>
      </w:tr>
      <w:tr w:rsidR="00447F5A" w:rsidRPr="00EC2F55" w14:paraId="71E9E34E" w14:textId="77777777" w:rsidTr="00E70CAA">
        <w:tc>
          <w:tcPr>
            <w:tcW w:w="219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E5AD" w14:textId="0819C203" w:rsidR="00447F5A" w:rsidRPr="00EC2F55" w:rsidRDefault="001148D7" w:rsidP="00447F5A">
            <w:pPr>
              <w:suppressAutoHyphens/>
              <w:jc w:val="center"/>
            </w:pPr>
            <w:r w:rsidRPr="00EC2F55">
              <w:t>Энергосистема Республики Дагестан</w:t>
            </w:r>
            <w:r w:rsidR="003662F2" w:rsidRPr="00EC2F55">
              <w:rPr>
                <w:rStyle w:val="affd"/>
              </w:rPr>
              <w:footnoteReference w:id="3"/>
            </w:r>
          </w:p>
        </w:tc>
      </w:tr>
      <w:tr w:rsidR="00986339" w:rsidRPr="00EC2F55" w14:paraId="66341124" w14:textId="77777777" w:rsidTr="00E70CAA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9CD1" w14:textId="77777777" w:rsidR="00986339" w:rsidRPr="00EC2F55" w:rsidRDefault="00986339" w:rsidP="00986339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C543" w14:textId="3A71F143" w:rsidR="00986339" w:rsidRPr="00731C36" w:rsidRDefault="00986339" w:rsidP="009E6648">
            <w:pPr>
              <w:jc w:val="both"/>
            </w:pPr>
            <w:r w:rsidRPr="00731C36">
              <w:rPr>
                <w:rFonts w:eastAsia="Calibri"/>
              </w:rPr>
              <w:t xml:space="preserve">Сооружение заходов ВЛ 35 кВ </w:t>
            </w:r>
            <w:proofErr w:type="spellStart"/>
            <w:r w:rsidRPr="00731C36">
              <w:rPr>
                <w:rFonts w:eastAsia="Calibri"/>
              </w:rPr>
              <w:t>Шамхал</w:t>
            </w:r>
            <w:proofErr w:type="spellEnd"/>
            <w:r w:rsidRPr="00731C36">
              <w:rPr>
                <w:rFonts w:eastAsia="Calibri"/>
              </w:rPr>
              <w:t xml:space="preserve"> – </w:t>
            </w:r>
            <w:proofErr w:type="spellStart"/>
            <w:r w:rsidRPr="00731C36">
              <w:rPr>
                <w:rFonts w:eastAsia="Calibri"/>
              </w:rPr>
              <w:t>Алмало</w:t>
            </w:r>
            <w:proofErr w:type="spellEnd"/>
            <w:r w:rsidRPr="00731C36">
              <w:rPr>
                <w:rFonts w:eastAsia="Calibri"/>
              </w:rPr>
              <w:t xml:space="preserve"> на ПС 110 кВ Стекольная с образованием ЛЭП 35 кВ Стекольная – </w:t>
            </w:r>
            <w:proofErr w:type="spellStart"/>
            <w:r w:rsidRPr="00731C36">
              <w:rPr>
                <w:rFonts w:eastAsia="Calibri"/>
              </w:rPr>
              <w:t>Шамхал</w:t>
            </w:r>
            <w:proofErr w:type="spellEnd"/>
            <w:r w:rsidRPr="00731C36">
              <w:rPr>
                <w:rFonts w:eastAsia="Calibri"/>
              </w:rPr>
              <w:t xml:space="preserve"> и ЛЭП 35 кВ Стекольная – </w:t>
            </w:r>
            <w:proofErr w:type="spellStart"/>
            <w:r w:rsidRPr="00731C36">
              <w:rPr>
                <w:rFonts w:eastAsia="Calibri"/>
              </w:rPr>
              <w:t>Алмало</w:t>
            </w:r>
            <w:proofErr w:type="spell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4BD2" w14:textId="702A8B93" w:rsidR="00986339" w:rsidRPr="00731C36" w:rsidRDefault="00986339" w:rsidP="00986339">
            <w:pPr>
              <w:suppressAutoHyphens/>
              <w:jc w:val="center"/>
              <w:rPr>
                <w:lang w:val="en-US"/>
              </w:rPr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77EC6" w14:textId="66D41D71" w:rsidR="00986339" w:rsidRPr="00731C36" w:rsidRDefault="00FC67EF" w:rsidP="009E6648">
            <w:pPr>
              <w:jc w:val="both"/>
            </w:pPr>
            <w:r>
              <w:t>В п</w:t>
            </w:r>
            <w:r w:rsidR="00986339" w:rsidRPr="00731C36">
              <w:t xml:space="preserve">роект ИП включить мероприятия по сооружению заходов ВЛ 35 кВ </w:t>
            </w:r>
            <w:proofErr w:type="spellStart"/>
            <w:r w:rsidR="00986339" w:rsidRPr="00731C36">
              <w:t>Шамхал</w:t>
            </w:r>
            <w:proofErr w:type="spellEnd"/>
            <w:r w:rsidR="00986339" w:rsidRPr="00731C36">
              <w:t xml:space="preserve"> – </w:t>
            </w:r>
            <w:proofErr w:type="spellStart"/>
            <w:r w:rsidR="00986339" w:rsidRPr="00731C36">
              <w:t>Алмало</w:t>
            </w:r>
            <w:proofErr w:type="spellEnd"/>
            <w:r w:rsidR="00986339" w:rsidRPr="00731C36">
              <w:t xml:space="preserve"> на ПС 110 кВ Стекольная с образованием ЛЭП 35 кВ Стекольная – </w:t>
            </w:r>
            <w:proofErr w:type="spellStart"/>
            <w:r w:rsidR="00986339" w:rsidRPr="00731C36">
              <w:t>Шамхал</w:t>
            </w:r>
            <w:proofErr w:type="spellEnd"/>
            <w:r w:rsidR="00986339" w:rsidRPr="00731C36">
              <w:t xml:space="preserve"> и ЛЭП 35 кВ Стекольная – </w:t>
            </w:r>
            <w:proofErr w:type="spellStart"/>
            <w:r w:rsidR="00986339" w:rsidRPr="00731C36">
              <w:t>Алмало</w:t>
            </w:r>
            <w:proofErr w:type="spellEnd"/>
            <w:r w:rsidR="00986339" w:rsidRPr="00731C36">
              <w:t xml:space="preserve"> со сроком </w:t>
            </w:r>
            <w:r w:rsidR="00C95D93" w:rsidRPr="00731C36">
              <w:t>выполнения</w:t>
            </w:r>
            <w:r w:rsidR="009E6648">
              <w:t xml:space="preserve"> в 2019 году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55EE1" w14:textId="727A63DF" w:rsidR="00986339" w:rsidRPr="00731C36" w:rsidRDefault="00986339" w:rsidP="00986339">
            <w:pPr>
              <w:jc w:val="both"/>
            </w:pPr>
            <w:r w:rsidRPr="00731C36">
              <w:t xml:space="preserve">В соответствии с расчетами электроэнергетических режимов в режиме летних максимальных нагрузок при среднемесячной температуре для наиболее теплого месяца (30 </w:t>
            </w:r>
            <w:r w:rsidRPr="00731C36">
              <w:sym w:font="Symbol" w:char="F0B0"/>
            </w:r>
            <w:r w:rsidRPr="00731C36">
              <w:t xml:space="preserve">С) 2019 года в схеме ремонта АТ-1 (АТ-2) на ПС 330 кВ Махачкала и отключении АТ-2 (АТ-1) на ПС 330 кВ Махачкала </w:t>
            </w:r>
            <w:r w:rsidR="00114E7E">
              <w:t xml:space="preserve">имеет место </w:t>
            </w:r>
            <w:r w:rsidRPr="00731C36">
              <w:t>перегруз</w:t>
            </w:r>
            <w:r w:rsidR="00114E7E">
              <w:t>ка</w:t>
            </w:r>
            <w:r w:rsidRPr="00731C36">
              <w:t xml:space="preserve"> ВЛ 110 кВ Артем – </w:t>
            </w:r>
            <w:proofErr w:type="spellStart"/>
            <w:r w:rsidRPr="00731C36">
              <w:t>Шамхал</w:t>
            </w:r>
            <w:proofErr w:type="spellEnd"/>
            <w:r w:rsidRPr="00731C36">
              <w:t xml:space="preserve"> </w:t>
            </w:r>
            <w:r w:rsidR="00114E7E" w:rsidRPr="00731C36">
              <w:t xml:space="preserve">на 14,4 % </w:t>
            </w:r>
            <w:r w:rsidR="00114E7E">
              <w:t xml:space="preserve">относительно </w:t>
            </w:r>
            <w:r w:rsidRPr="00731C36">
              <w:t>длительно-допустимой</w:t>
            </w:r>
            <w:r w:rsidR="00114E7E">
              <w:t xml:space="preserve"> токовой нагрузки</w:t>
            </w:r>
            <w:r w:rsidRPr="00731C36">
              <w:t xml:space="preserve"> </w:t>
            </w:r>
            <w:r w:rsidR="00114E7E">
              <w:t xml:space="preserve">(далее – ДДТН) </w:t>
            </w:r>
            <w:r w:rsidRPr="00731C36">
              <w:t xml:space="preserve">величины и ВЛ 110 кВ Артем – Компас на 11,7 % </w:t>
            </w:r>
            <w:r w:rsidR="00114E7E">
              <w:t>относительно ДДТН.</w:t>
            </w:r>
          </w:p>
          <w:p w14:paraId="00573059" w14:textId="5DD5E7C1" w:rsidR="00986339" w:rsidRPr="00731C36" w:rsidRDefault="00986339" w:rsidP="00986339">
            <w:pPr>
              <w:suppressAutoHyphens/>
              <w:jc w:val="both"/>
            </w:pPr>
            <w:r w:rsidRPr="00731C36">
              <w:rPr>
                <w:rFonts w:eastAsia="Calibri"/>
              </w:rPr>
              <w:lastRenderedPageBreak/>
              <w:t xml:space="preserve">Для ввода параметров электроэнергетического режима в область допустимых значений необходим </w:t>
            </w:r>
            <w:r w:rsidRPr="00731C36">
              <w:t xml:space="preserve">ввод графиков аварийного ограничения режима потребления </w:t>
            </w:r>
            <w:r w:rsidRPr="00731C36">
              <w:rPr>
                <w:rFonts w:eastAsia="Calibri"/>
              </w:rPr>
              <w:t>в Центральном энергорайоне до 20 МВт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8593" w14:textId="667A4695" w:rsidR="00986339" w:rsidRPr="00731C36" w:rsidRDefault="00986339" w:rsidP="00986339">
            <w:pPr>
              <w:suppressAutoHyphens/>
              <w:jc w:val="center"/>
            </w:pPr>
            <w:r w:rsidRPr="00731C36">
              <w:rPr>
                <w:lang w:val="en-US"/>
              </w:rPr>
              <w:lastRenderedPageBreak/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2311" w14:textId="285B87FB" w:rsidR="00986339" w:rsidRPr="00731C36" w:rsidRDefault="00986339" w:rsidP="00986339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1C45" w14:textId="171B91DE" w:rsidR="00986339" w:rsidRPr="00731C36" w:rsidRDefault="00986339" w:rsidP="00986339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356A" w14:textId="7C7180D8" w:rsidR="00986339" w:rsidRPr="00731C36" w:rsidRDefault="00986339" w:rsidP="00986339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261B" w14:textId="6BF1BA69" w:rsidR="00986339" w:rsidRPr="00731C36" w:rsidRDefault="00986339" w:rsidP="00986339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CABA" w14:textId="33115ACA" w:rsidR="00986339" w:rsidRPr="00731C36" w:rsidRDefault="00986339" w:rsidP="00986339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</w:tr>
      <w:tr w:rsidR="009847C8" w:rsidRPr="00EC2F55" w14:paraId="2EC1D929" w14:textId="77777777" w:rsidTr="00E70CAA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88DD" w14:textId="1139EB06" w:rsidR="009847C8" w:rsidRPr="00EC2F55" w:rsidRDefault="009847C8" w:rsidP="009847C8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3D39" w14:textId="5C564A76" w:rsidR="009847C8" w:rsidRPr="00731C36" w:rsidRDefault="009847C8" w:rsidP="009E6648">
            <w:pPr>
              <w:jc w:val="both"/>
            </w:pPr>
            <w:r w:rsidRPr="00731C36">
              <w:t>Реконструкция ВЛ 110 кВ Белиджи – Советская (ВЛ-110-108) с заменой провода АС-70 на провод сечением не менее АС-120 (17 км)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AFA3" w14:textId="5AA554CD" w:rsidR="009847C8" w:rsidRPr="00731C36" w:rsidRDefault="009847C8" w:rsidP="009847C8">
            <w:pPr>
              <w:suppressAutoHyphens/>
              <w:jc w:val="center"/>
            </w:pPr>
            <w:r w:rsidRPr="00731C36">
              <w:t>–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FFC9" w14:textId="6907E575" w:rsidR="009847C8" w:rsidRPr="00731C36" w:rsidRDefault="00FC67EF" w:rsidP="009847C8">
            <w:pPr>
              <w:suppressAutoHyphens/>
              <w:jc w:val="both"/>
            </w:pPr>
            <w:r>
              <w:t>В п</w:t>
            </w:r>
            <w:r w:rsidR="009847C8" w:rsidRPr="00731C36">
              <w:t xml:space="preserve">роект ИП включить мероприятия по реконструкции ВЛ 110 кВ Белиджи – Советская (ВЛ-110-108) с заменой провода АС-70 на провод сечением не менее АС-120 (17 км) со сроком </w:t>
            </w:r>
            <w:r w:rsidR="00C95D93" w:rsidRPr="00731C36">
              <w:t>выполнения</w:t>
            </w:r>
            <w:r w:rsidR="009E6648">
              <w:t xml:space="preserve"> в 2019 году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1F8C88" w14:textId="7C32B977" w:rsidR="009847C8" w:rsidRPr="00731C36" w:rsidRDefault="009847C8" w:rsidP="009847C8">
            <w:pPr>
              <w:suppressAutoHyphens/>
              <w:jc w:val="both"/>
            </w:pPr>
            <w:r w:rsidRPr="00731C36">
              <w:t xml:space="preserve">В соответствии с расчетами электроэнергетических режимов в период зимних максимальных нагрузок в нормальной схеме при аварийном отключении ВЛ 110 кВ Белиджи – </w:t>
            </w:r>
            <w:proofErr w:type="spellStart"/>
            <w:r w:rsidRPr="00731C36">
              <w:t>Оружба</w:t>
            </w:r>
            <w:proofErr w:type="spellEnd"/>
            <w:r w:rsidRPr="00731C36">
              <w:t xml:space="preserve"> имеет место перегрузка ВЛ 110 кВ Белиджи – Советская (ВЛ-110-108) на 16 % и ВЛ 110 кВ </w:t>
            </w:r>
            <w:proofErr w:type="spellStart"/>
            <w:r w:rsidRPr="00731C36">
              <w:t>Касумкент</w:t>
            </w:r>
            <w:proofErr w:type="spellEnd"/>
            <w:r w:rsidRPr="00731C36">
              <w:t xml:space="preserve"> – Советская (ВЛ-110-178) на 13 % относительно ДДТН.</w:t>
            </w:r>
          </w:p>
          <w:p w14:paraId="028E9B5F" w14:textId="20324EC7" w:rsidR="009847C8" w:rsidRPr="00731C36" w:rsidRDefault="009847C8" w:rsidP="009847C8">
            <w:pPr>
              <w:suppressAutoHyphens/>
              <w:jc w:val="both"/>
            </w:pPr>
            <w:r w:rsidRPr="00731C36">
              <w:t>Для ввода параметров электроэнергетического режима в область допустимых значений требуется ввод графиков аварийного ограничения режима потребления электрической энергии (мощности), далее – ГВО, в Южном энергорайоне Респу</w:t>
            </w:r>
            <w:r w:rsidR="009E6648">
              <w:t>блики Дагестан в объеме 8,5 МВт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48A7" w14:textId="03B5182B" w:rsidR="009847C8" w:rsidRPr="00731C36" w:rsidRDefault="009847C8" w:rsidP="009847C8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10E6" w14:textId="3C27192A" w:rsidR="009847C8" w:rsidRPr="00731C36" w:rsidRDefault="009847C8" w:rsidP="009847C8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3D6B" w14:textId="1876752F" w:rsidR="009847C8" w:rsidRPr="00731C36" w:rsidRDefault="009847C8" w:rsidP="009847C8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0100" w14:textId="56EA131B" w:rsidR="009847C8" w:rsidRPr="00731C36" w:rsidRDefault="009847C8" w:rsidP="009847C8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0948" w14:textId="3638ADCE" w:rsidR="009847C8" w:rsidRPr="00731C36" w:rsidRDefault="009847C8" w:rsidP="009847C8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F669" w14:textId="3786F66A" w:rsidR="009847C8" w:rsidRPr="00731C36" w:rsidRDefault="009847C8" w:rsidP="009847C8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</w:tr>
      <w:tr w:rsidR="009847C8" w:rsidRPr="00EC2F55" w14:paraId="75066889" w14:textId="77777777" w:rsidTr="00E70CAA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223B" w14:textId="77777777" w:rsidR="009847C8" w:rsidRPr="00EC2F55" w:rsidRDefault="009847C8" w:rsidP="009847C8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62BE" w14:textId="6FF218CA" w:rsidR="009847C8" w:rsidRPr="00731C36" w:rsidRDefault="009847C8" w:rsidP="009847C8">
            <w:pPr>
              <w:jc w:val="both"/>
            </w:pPr>
            <w:r w:rsidRPr="00731C36">
              <w:t xml:space="preserve">Реконструкция ВЛ 110 кВ </w:t>
            </w:r>
            <w:proofErr w:type="spellStart"/>
            <w:r w:rsidRPr="00731C36">
              <w:t>Касумкент</w:t>
            </w:r>
            <w:proofErr w:type="spellEnd"/>
            <w:r w:rsidRPr="00731C36">
              <w:t xml:space="preserve"> – Советская</w:t>
            </w:r>
          </w:p>
          <w:p w14:paraId="6DD31011" w14:textId="33D7E32B" w:rsidR="009847C8" w:rsidRPr="00731C36" w:rsidRDefault="009847C8" w:rsidP="009847C8">
            <w:pPr>
              <w:suppressAutoHyphens/>
              <w:jc w:val="both"/>
            </w:pPr>
            <w:r w:rsidRPr="00731C36">
              <w:t>(ВЛ-110-178) с заменой провода АС-70 на провод сеч</w:t>
            </w:r>
            <w:r w:rsidR="009E6648">
              <w:t>ением не менее АС-120 (12,5 км)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45D3" w14:textId="43260B9C" w:rsidR="009847C8" w:rsidRPr="00731C36" w:rsidRDefault="009847C8" w:rsidP="009847C8">
            <w:pPr>
              <w:suppressAutoHyphens/>
              <w:jc w:val="center"/>
            </w:pPr>
            <w:r w:rsidRPr="00731C36">
              <w:t>–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8DFD" w14:textId="695B449C" w:rsidR="009847C8" w:rsidRPr="00731C36" w:rsidRDefault="00FC67EF" w:rsidP="00C95D93">
            <w:pPr>
              <w:suppressAutoHyphens/>
              <w:jc w:val="both"/>
            </w:pPr>
            <w:r>
              <w:t>В п</w:t>
            </w:r>
            <w:r w:rsidR="009847C8" w:rsidRPr="00731C36">
              <w:t xml:space="preserve">роект ИП включить мероприятия по реконструкции ВЛ 110 кВ </w:t>
            </w:r>
            <w:proofErr w:type="spellStart"/>
            <w:r w:rsidR="009847C8" w:rsidRPr="00731C36">
              <w:t>Касумкент</w:t>
            </w:r>
            <w:proofErr w:type="spellEnd"/>
            <w:r w:rsidR="009847C8" w:rsidRPr="00731C36">
              <w:t xml:space="preserve"> – Советская (ВЛ-110-178) с заменой провода АС-70 на провод сечением не менее АС-120 (12,5 км) со сроком </w:t>
            </w:r>
            <w:r w:rsidR="00C95D93" w:rsidRPr="00731C36">
              <w:t>выполнения</w:t>
            </w:r>
            <w:r w:rsidR="009E6648">
              <w:t xml:space="preserve"> в 2019 году</w:t>
            </w:r>
          </w:p>
        </w:tc>
        <w:tc>
          <w:tcPr>
            <w:tcW w:w="3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F0B0" w14:textId="787F63DE" w:rsidR="009847C8" w:rsidRPr="00731C36" w:rsidRDefault="009847C8" w:rsidP="009847C8">
            <w:pPr>
              <w:suppressAutoHyphens/>
              <w:jc w:val="both"/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583E" w14:textId="4D876CF3" w:rsidR="009847C8" w:rsidRPr="00731C36" w:rsidRDefault="009847C8" w:rsidP="009847C8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273B" w14:textId="050CE0E4" w:rsidR="009847C8" w:rsidRPr="00731C36" w:rsidRDefault="009847C8" w:rsidP="009847C8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BAB4" w14:textId="60A30F28" w:rsidR="009847C8" w:rsidRPr="00731C36" w:rsidRDefault="009847C8" w:rsidP="009847C8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750B" w14:textId="2FBB9195" w:rsidR="009847C8" w:rsidRPr="00731C36" w:rsidRDefault="009847C8" w:rsidP="009847C8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DED2" w14:textId="76071AB4" w:rsidR="009847C8" w:rsidRPr="00731C36" w:rsidRDefault="009847C8" w:rsidP="009847C8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DE21" w14:textId="7E5841E4" w:rsidR="009847C8" w:rsidRPr="00731C36" w:rsidRDefault="009847C8" w:rsidP="009847C8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</w:tr>
      <w:tr w:rsidR="00986339" w:rsidRPr="00EC2F55" w14:paraId="5E49E7DF" w14:textId="77777777" w:rsidTr="00E70CAA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967C" w14:textId="77777777" w:rsidR="00986339" w:rsidRPr="00EC2F55" w:rsidRDefault="00986339" w:rsidP="00986339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05C7" w14:textId="01F8F983" w:rsidR="00986339" w:rsidRPr="00731C36" w:rsidRDefault="00986339" w:rsidP="00986339">
            <w:pPr>
              <w:suppressAutoHyphens/>
              <w:jc w:val="both"/>
            </w:pPr>
            <w:r w:rsidRPr="00731C36">
              <w:t xml:space="preserve">«Реконструкция ВЛ -110 кВ №167 ПС Дылым – ПС </w:t>
            </w:r>
            <w:proofErr w:type="spellStart"/>
            <w:r w:rsidRPr="00731C36">
              <w:t>Тлох</w:t>
            </w:r>
            <w:proofErr w:type="spellEnd"/>
            <w:r w:rsidRPr="00731C36">
              <w:t xml:space="preserve"> с заменой провода АС-150 на АСК-240, сцепной арматуры, изоляторов, троса и </w:t>
            </w:r>
            <w:r w:rsidRPr="00731C36">
              <w:lastRenderedPageBreak/>
              <w:t>частично опор и выносом участка опор №№24-45 из глубокого ущелья, покрытого лесным массивом протяженностью 4,5 км»</w:t>
            </w:r>
          </w:p>
          <w:p w14:paraId="5E0ED6DB" w14:textId="4C12F2C1" w:rsidR="00986339" w:rsidRPr="00731C36" w:rsidRDefault="00986339" w:rsidP="00986339">
            <w:pPr>
              <w:jc w:val="both"/>
            </w:pPr>
            <w:r w:rsidRPr="00731C36">
              <w:t>(</w:t>
            </w:r>
            <w:r w:rsidR="00275FCC">
              <w:t>и</w:t>
            </w:r>
            <w:r w:rsidRPr="00731C36">
              <w:t>дентификатор инвестиционног</w:t>
            </w:r>
            <w:r w:rsidR="00010648">
              <w:t>о проекта – E_prj_109106_49653)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7828" w14:textId="7654CA3A" w:rsidR="00986339" w:rsidRPr="00731C36" w:rsidRDefault="00986339" w:rsidP="00986339">
            <w:pPr>
              <w:suppressAutoHyphens/>
              <w:jc w:val="center"/>
            </w:pPr>
            <w:r w:rsidRPr="00731C36">
              <w:lastRenderedPageBreak/>
              <w:t>2021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8D76" w14:textId="77777777" w:rsidR="00986339" w:rsidRDefault="00FC67EF" w:rsidP="009847C8">
            <w:pPr>
              <w:suppressAutoHyphens/>
              <w:jc w:val="both"/>
            </w:pPr>
            <w:r>
              <w:t>В п</w:t>
            </w:r>
            <w:r w:rsidR="00986339" w:rsidRPr="00731C36">
              <w:t>роекте ИП в рамках данного инвестиционного проекта исключить мероприятия по замене провода АС-150 на провод АС</w:t>
            </w:r>
            <w:r w:rsidR="009847C8" w:rsidRPr="00731C36">
              <w:t>К</w:t>
            </w:r>
            <w:r w:rsidR="00986339" w:rsidRPr="00731C36">
              <w:t xml:space="preserve">-240 </w:t>
            </w:r>
            <w:r w:rsidR="00905D8A" w:rsidRPr="00731C36">
              <w:t>в связи с отсутствием режимно-балансовых обоснований необх</w:t>
            </w:r>
            <w:r w:rsidR="009847C8" w:rsidRPr="00731C36">
              <w:t xml:space="preserve">одимости </w:t>
            </w:r>
            <w:r w:rsidR="00C95D93" w:rsidRPr="00731C36">
              <w:t>выполнения</w:t>
            </w:r>
            <w:r w:rsidR="00010648">
              <w:t xml:space="preserve"> мероприятия</w:t>
            </w:r>
            <w:r w:rsidR="001B698F">
              <w:t>.</w:t>
            </w:r>
          </w:p>
          <w:p w14:paraId="3BEF8640" w14:textId="32A0EDBC" w:rsidR="001B698F" w:rsidRPr="00731C36" w:rsidRDefault="001B698F" w:rsidP="001B698F">
            <w:pPr>
              <w:suppressAutoHyphens/>
              <w:jc w:val="both"/>
            </w:pPr>
            <w:r w:rsidRPr="00083B15">
              <w:lastRenderedPageBreak/>
              <w:t>Возможно сохранение мероприятия, реализуемого в рамках инвестиционного проекта</w:t>
            </w:r>
            <w:r>
              <w:t>,</w:t>
            </w:r>
            <w:r w:rsidRPr="00083B15">
              <w:t xml:space="preserve"> по реконструкции </w:t>
            </w:r>
            <w:r>
              <w:t>ВЛ</w:t>
            </w:r>
            <w:r w:rsidRPr="00083B15">
              <w:t xml:space="preserve"> без увеличения </w:t>
            </w:r>
            <w:r>
              <w:t xml:space="preserve">ее </w:t>
            </w:r>
            <w:r w:rsidRPr="00731C36">
              <w:t>пропускн</w:t>
            </w:r>
            <w:r>
              <w:t>ой способности</w:t>
            </w:r>
            <w:r w:rsidRPr="00083B15">
              <w:t xml:space="preserve"> в случае необходимости е</w:t>
            </w:r>
            <w:r>
              <w:t>е</w:t>
            </w:r>
            <w:r w:rsidRPr="00083B15">
              <w:t xml:space="preserve"> </w:t>
            </w:r>
            <w:r>
              <w:t>реконструкции</w:t>
            </w:r>
            <w:r w:rsidRPr="00083B15">
              <w:t xml:space="preserve"> по техническому состоянию</w:t>
            </w:r>
          </w:p>
        </w:tc>
        <w:tc>
          <w:tcPr>
            <w:tcW w:w="31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187E" w14:textId="759D81F8" w:rsidR="00986339" w:rsidRPr="00731C36" w:rsidRDefault="00986339" w:rsidP="00986339">
            <w:pPr>
              <w:suppressAutoHyphens/>
              <w:jc w:val="both"/>
            </w:pPr>
            <w:r w:rsidRPr="00731C36">
              <w:lastRenderedPageBreak/>
              <w:t>Риск</w:t>
            </w:r>
            <w:r w:rsidR="00010648">
              <w:t>и для энергосистемы отсутствуют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9269" w14:textId="36923727" w:rsidR="00986339" w:rsidRPr="00731C36" w:rsidRDefault="00986339" w:rsidP="00986339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8AB4" w14:textId="07846741" w:rsidR="00986339" w:rsidRPr="00731C36" w:rsidRDefault="00986339" w:rsidP="00986339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FCF3" w14:textId="51AE4F66" w:rsidR="00986339" w:rsidRPr="00731C36" w:rsidRDefault="00986339" w:rsidP="00986339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BCC9" w14:textId="6668AF6E" w:rsidR="00986339" w:rsidRPr="00731C36" w:rsidRDefault="00986339" w:rsidP="00986339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41EF" w14:textId="1A599041" w:rsidR="00986339" w:rsidRPr="00731C36" w:rsidRDefault="00986339" w:rsidP="00986339">
            <w:pPr>
              <w:suppressAutoHyphens/>
              <w:jc w:val="center"/>
            </w:pPr>
            <w:r w:rsidRPr="00731C36">
              <w:t>2021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62A3" w14:textId="03F3479E" w:rsidR="00986339" w:rsidRPr="00731C36" w:rsidRDefault="00986339" w:rsidP="00986339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</w:tr>
      <w:tr w:rsidR="00986339" w:rsidRPr="00EC2F55" w14:paraId="6C70CA4E" w14:textId="77777777" w:rsidTr="00E70CAA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B861" w14:textId="77777777" w:rsidR="00986339" w:rsidRPr="00EC2F55" w:rsidRDefault="00986339" w:rsidP="00986339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9EF8" w14:textId="1A923A8C" w:rsidR="00986339" w:rsidRPr="00731C36" w:rsidRDefault="00986339" w:rsidP="00986339">
            <w:pPr>
              <w:suppressAutoHyphens/>
              <w:jc w:val="both"/>
            </w:pPr>
            <w:r w:rsidRPr="00731C36">
              <w:t xml:space="preserve">«Реконструкция ВЛ-110 кВ №167 (заход и выход на ПС 110/10 кВ </w:t>
            </w:r>
            <w:proofErr w:type="spellStart"/>
            <w:r w:rsidRPr="00731C36">
              <w:t>Аргвани</w:t>
            </w:r>
            <w:proofErr w:type="spellEnd"/>
            <w:r w:rsidRPr="00731C36">
              <w:t>)»</w:t>
            </w:r>
          </w:p>
          <w:p w14:paraId="228B19BD" w14:textId="52F11F67" w:rsidR="00986339" w:rsidRPr="00731C36" w:rsidRDefault="00986339" w:rsidP="00986339">
            <w:pPr>
              <w:jc w:val="both"/>
            </w:pPr>
            <w:r w:rsidRPr="00731C36">
              <w:t>(идентификатор инвестиционног</w:t>
            </w:r>
            <w:r w:rsidR="00010648">
              <w:t>о проекта – E_prj_109106_49654)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197D" w14:textId="39B2EEDE" w:rsidR="00986339" w:rsidRPr="00731C36" w:rsidRDefault="00986339" w:rsidP="00986339">
            <w:pPr>
              <w:suppressAutoHyphens/>
              <w:jc w:val="center"/>
            </w:pPr>
            <w:r w:rsidRPr="00731C36">
              <w:t>2021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A23C" w14:textId="4DAE695B" w:rsidR="00986339" w:rsidRPr="00731C36" w:rsidRDefault="00986339" w:rsidP="00FC67EF">
            <w:pPr>
              <w:suppressAutoHyphens/>
              <w:jc w:val="both"/>
            </w:pPr>
            <w:r w:rsidRPr="00731C36">
              <w:t xml:space="preserve">Исключить из </w:t>
            </w:r>
            <w:r w:rsidR="00FC67EF">
              <w:t>п</w:t>
            </w:r>
            <w:r w:rsidRPr="00731C36">
              <w:t xml:space="preserve">роекта ИП инвестиционный проект </w:t>
            </w:r>
            <w:r w:rsidR="009847C8" w:rsidRPr="00731C36">
              <w:t xml:space="preserve">E_prj_109106_49654 </w:t>
            </w:r>
            <w:r w:rsidRPr="00731C36">
              <w:t xml:space="preserve">в связи с отсутствием режимных обоснований необходимости </w:t>
            </w:r>
            <w:r w:rsidR="008A16D7" w:rsidRPr="00731C36">
              <w:t>выполнения</w:t>
            </w:r>
            <w:r w:rsidRPr="00731C36">
              <w:t xml:space="preserve"> мероприятия и отсутствием утвержденных ТУ на ТП потребителей, содержащих данн</w:t>
            </w:r>
            <w:r w:rsidR="009847C8" w:rsidRPr="00731C36">
              <w:t>ы</w:t>
            </w:r>
            <w:r w:rsidR="00010648">
              <w:t>е мероприятия</w:t>
            </w:r>
          </w:p>
        </w:tc>
        <w:tc>
          <w:tcPr>
            <w:tcW w:w="31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98C3" w14:textId="794FF5DF" w:rsidR="00986339" w:rsidRPr="00731C36" w:rsidRDefault="00986339" w:rsidP="00986339">
            <w:pPr>
              <w:suppressAutoHyphens/>
              <w:jc w:val="both"/>
            </w:pPr>
            <w:r w:rsidRPr="00731C36">
              <w:t>Риск</w:t>
            </w:r>
            <w:r w:rsidR="00010648">
              <w:t>и для энергосистемы отсутствуют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36D3" w14:textId="05B78AC2" w:rsidR="00986339" w:rsidRPr="00731C36" w:rsidRDefault="00986339" w:rsidP="00986339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0927" w14:textId="6D52D092" w:rsidR="00986339" w:rsidRPr="00731C36" w:rsidRDefault="00986339" w:rsidP="00986339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0877" w14:textId="3B6412AC" w:rsidR="00986339" w:rsidRPr="00731C36" w:rsidRDefault="00986339" w:rsidP="00986339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9B43" w14:textId="253BFE23" w:rsidR="00986339" w:rsidRPr="00731C36" w:rsidRDefault="00986339" w:rsidP="00986339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57F8" w14:textId="19C8E142" w:rsidR="00986339" w:rsidRPr="00731C36" w:rsidRDefault="00986339" w:rsidP="00986339">
            <w:pPr>
              <w:suppressAutoHyphens/>
              <w:jc w:val="center"/>
            </w:pPr>
            <w:r w:rsidRPr="00731C36">
              <w:t>2021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9DE3" w14:textId="55164097" w:rsidR="00986339" w:rsidRPr="00731C36" w:rsidRDefault="00986339" w:rsidP="00986339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</w:tr>
      <w:tr w:rsidR="00986339" w:rsidRPr="00EC2F55" w14:paraId="29832F25" w14:textId="77777777" w:rsidTr="00E70CAA">
        <w:trPr>
          <w:trHeight w:val="8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FF0F" w14:textId="77777777" w:rsidR="00986339" w:rsidRPr="00EC2F55" w:rsidRDefault="00986339" w:rsidP="00986339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C984" w14:textId="72FF5ED6" w:rsidR="00986339" w:rsidRPr="00731C36" w:rsidRDefault="00986339" w:rsidP="00986339">
            <w:pPr>
              <w:suppressAutoHyphens/>
              <w:jc w:val="both"/>
            </w:pPr>
            <w:r w:rsidRPr="00731C36">
              <w:t xml:space="preserve">«Реконструкция </w:t>
            </w:r>
          </w:p>
          <w:p w14:paraId="261A94D0" w14:textId="60B50934" w:rsidR="00986339" w:rsidRPr="00731C36" w:rsidRDefault="00986339" w:rsidP="00986339">
            <w:pPr>
              <w:suppressAutoHyphens/>
              <w:jc w:val="both"/>
            </w:pPr>
            <w:r w:rsidRPr="00731C36">
              <w:t>ПС 110/35/10 кВ Львовская. Установка 2-го трансформатора 10 МВА. Замена ОД и КЗ. Ячейки 10кВ 6шт. Установка В-110, В-35, В-10, СВ-35, СВ-10»</w:t>
            </w:r>
          </w:p>
          <w:p w14:paraId="39FEAB81" w14:textId="6F13875B" w:rsidR="00986339" w:rsidRPr="00731C36" w:rsidRDefault="00986339" w:rsidP="00986339">
            <w:pPr>
              <w:jc w:val="both"/>
            </w:pPr>
            <w:r w:rsidRPr="00731C36">
              <w:t>(идентификатор инвестиционно</w:t>
            </w:r>
            <w:r w:rsidR="00010648">
              <w:t>го проекта – E_prj_109106_3398)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1B80" w14:textId="77777777" w:rsidR="00986339" w:rsidRPr="00731C36" w:rsidRDefault="00986339" w:rsidP="00986339">
            <w:pPr>
              <w:suppressAutoHyphens/>
              <w:jc w:val="center"/>
            </w:pPr>
            <w:r w:rsidRPr="00731C36">
              <w:t>2023</w:t>
            </w:r>
          </w:p>
          <w:p w14:paraId="7A065185" w14:textId="4CC6E4E7" w:rsidR="00986339" w:rsidRPr="00731C36" w:rsidRDefault="00986339" w:rsidP="00986339">
            <w:pPr>
              <w:suppressAutoHyphens/>
              <w:jc w:val="center"/>
            </w:pPr>
            <w:r w:rsidRPr="00731C36">
              <w:t>(физический ввод не указан)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5D77" w14:textId="4129FB32" w:rsidR="00986339" w:rsidRPr="00731C36" w:rsidRDefault="00FC67EF" w:rsidP="009847C8">
            <w:pPr>
              <w:suppressAutoHyphens/>
              <w:jc w:val="both"/>
            </w:pPr>
            <w:r>
              <w:t>В п</w:t>
            </w:r>
            <w:r w:rsidR="00986339" w:rsidRPr="00731C36">
              <w:t>роекте ИП из инвестиционного проекта</w:t>
            </w:r>
            <w:r w:rsidR="009847C8" w:rsidRPr="00731C36">
              <w:t xml:space="preserve"> E_prj_109106_3398</w:t>
            </w:r>
            <w:r w:rsidR="00986339" w:rsidRPr="00731C36">
              <w:t xml:space="preserve"> исключить мероприятия по установке второго трансформатора мощностью 10 МВА ввиду отсутствия режимно-балансовых обоснований необходимости увеличения трансформаторной мощности и отсутствием утвержденных ТУ на ТП конечных потребителей, содержащих мероприятия по установке второго трансф</w:t>
            </w:r>
            <w:r w:rsidR="00010648">
              <w:t>орматора на ПС 110 кВ Львовская</w:t>
            </w:r>
          </w:p>
        </w:tc>
        <w:tc>
          <w:tcPr>
            <w:tcW w:w="31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8BB3" w14:textId="618FBC83" w:rsidR="00986339" w:rsidRPr="00731C36" w:rsidRDefault="00986339" w:rsidP="00986339">
            <w:pPr>
              <w:suppressAutoHyphens/>
              <w:jc w:val="both"/>
            </w:pPr>
            <w:r w:rsidRPr="00731C36">
              <w:t>Риск</w:t>
            </w:r>
            <w:r w:rsidR="00010648">
              <w:t>и для энергосистемы отсутствуют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3A54" w14:textId="200993C8" w:rsidR="00986339" w:rsidRPr="00731C36" w:rsidRDefault="00986339" w:rsidP="00986339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7C5B" w14:textId="4C41BA57" w:rsidR="00986339" w:rsidRPr="00731C36" w:rsidRDefault="00986339" w:rsidP="00986339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B913" w14:textId="24A6B025" w:rsidR="00986339" w:rsidRPr="00731C36" w:rsidRDefault="00986339" w:rsidP="00986339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FE39" w14:textId="503E97BA" w:rsidR="00986339" w:rsidRPr="00731C36" w:rsidRDefault="00986339" w:rsidP="00986339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8EE6" w14:textId="2F48F3A0" w:rsidR="00986339" w:rsidRPr="00731C36" w:rsidRDefault="00986339" w:rsidP="00986339">
            <w:pPr>
              <w:suppressAutoHyphens/>
              <w:jc w:val="center"/>
            </w:pPr>
            <w:r w:rsidRPr="00731C36">
              <w:t>2023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DE40" w14:textId="391276FD" w:rsidR="00986339" w:rsidRPr="00731C36" w:rsidRDefault="00986339" w:rsidP="00986339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</w:tr>
      <w:tr w:rsidR="009847C8" w:rsidRPr="00EC2F55" w14:paraId="2BA5865C" w14:textId="77777777" w:rsidTr="00E70CAA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C4F0" w14:textId="77777777" w:rsidR="009847C8" w:rsidRPr="00EC2F55" w:rsidRDefault="009847C8" w:rsidP="009847C8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AF82" w14:textId="77777777" w:rsidR="009847C8" w:rsidRPr="00731C36" w:rsidRDefault="009847C8" w:rsidP="009847C8">
            <w:pPr>
              <w:suppressAutoHyphens/>
              <w:jc w:val="both"/>
              <w:rPr>
                <w:rFonts w:eastAsia="Calibri"/>
              </w:rPr>
            </w:pPr>
            <w:r w:rsidRPr="00731C36">
              <w:rPr>
                <w:rFonts w:eastAsia="Calibri"/>
              </w:rPr>
              <w:t xml:space="preserve">Реконструкция </w:t>
            </w:r>
          </w:p>
          <w:p w14:paraId="3D6E192F" w14:textId="7C6DC767" w:rsidR="009847C8" w:rsidRPr="00731C36" w:rsidRDefault="009847C8" w:rsidP="009847C8">
            <w:pPr>
              <w:jc w:val="both"/>
            </w:pPr>
            <w:r w:rsidRPr="00731C36">
              <w:rPr>
                <w:rFonts w:eastAsia="Calibri"/>
              </w:rPr>
              <w:t>ВЛ 110 кВ ГПП – Компас</w:t>
            </w:r>
            <w:r w:rsidR="005B1D40">
              <w:rPr>
                <w:rFonts w:eastAsia="Calibri"/>
              </w:rPr>
              <w:t xml:space="preserve"> (ВЛ-110-155) с заменой провода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EC6D" w14:textId="55273806" w:rsidR="009847C8" w:rsidRPr="00731C36" w:rsidRDefault="00ED3EE8" w:rsidP="009847C8">
            <w:pPr>
              <w:suppressAutoHyphens/>
              <w:jc w:val="center"/>
            </w:pPr>
            <w:r w:rsidRPr="00731C36">
              <w:t>–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EEF6" w14:textId="1A87A7E4" w:rsidR="009847C8" w:rsidRPr="00731C36" w:rsidRDefault="00FC67EF" w:rsidP="00547140">
            <w:pPr>
              <w:jc w:val="both"/>
            </w:pPr>
            <w:r>
              <w:t>В п</w:t>
            </w:r>
            <w:r w:rsidR="009847C8" w:rsidRPr="00731C36">
              <w:t>роект ИП включить мероприятия по реконструкции</w:t>
            </w:r>
            <w:r w:rsidR="009847C8" w:rsidRPr="00731C36">
              <w:rPr>
                <w:rFonts w:eastAsia="Calibri"/>
              </w:rPr>
              <w:t xml:space="preserve"> ВЛ 110 кВ ГПП – Компас (ВЛ-110-155) с заменой провода</w:t>
            </w:r>
            <w:r w:rsidR="009847C8" w:rsidRPr="00731C36">
              <w:t xml:space="preserve"> в соответствии с Актом № 1339/1 расследования причин аварии, произошедшей 12.12.2018 со сроком выполнения в 2020 год</w:t>
            </w:r>
            <w:r w:rsidR="00547140" w:rsidRPr="00731C36">
              <w:t>у</w:t>
            </w:r>
          </w:p>
        </w:tc>
        <w:tc>
          <w:tcPr>
            <w:tcW w:w="31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1347" w14:textId="40143BFA" w:rsidR="009847C8" w:rsidRPr="005B1D40" w:rsidRDefault="005B1D40" w:rsidP="005B1D40">
            <w:pPr>
              <w:suppressAutoHyphens/>
              <w:jc w:val="center"/>
              <w:rPr>
                <w:lang w:val="en-US"/>
              </w:rPr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88AC" w14:textId="3736B93A" w:rsidR="009847C8" w:rsidRPr="00731C36" w:rsidRDefault="009847C8" w:rsidP="009847C8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0E51" w14:textId="7926F0EF" w:rsidR="009847C8" w:rsidRPr="00731C36" w:rsidRDefault="009847C8" w:rsidP="009847C8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1F7B" w14:textId="05A4111A" w:rsidR="009847C8" w:rsidRPr="00731C36" w:rsidRDefault="009847C8" w:rsidP="009847C8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744B" w14:textId="22DE0F27" w:rsidR="009847C8" w:rsidRPr="00731C36" w:rsidRDefault="009847C8" w:rsidP="009847C8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4D72" w14:textId="2ED61B41" w:rsidR="009847C8" w:rsidRPr="00731C36" w:rsidRDefault="009847C8" w:rsidP="009847C8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CCFB" w14:textId="7FC758D1" w:rsidR="009847C8" w:rsidRPr="00731C36" w:rsidRDefault="009847C8" w:rsidP="009847C8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</w:tr>
      <w:tr w:rsidR="00B42837" w:rsidRPr="00EC2F55" w14:paraId="1D3297EE" w14:textId="77777777" w:rsidTr="00E70CAA">
        <w:tc>
          <w:tcPr>
            <w:tcW w:w="219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0625" w14:textId="52846EC7" w:rsidR="00B42837" w:rsidRPr="00731C36" w:rsidRDefault="00B42837" w:rsidP="005A1D87">
            <w:pPr>
              <w:suppressAutoHyphens/>
              <w:jc w:val="center"/>
            </w:pPr>
            <w:r w:rsidRPr="00731C36">
              <w:lastRenderedPageBreak/>
              <w:t>Энергосистема Ставропольского края</w:t>
            </w:r>
            <w:r w:rsidR="00986339" w:rsidRPr="00731C36">
              <w:rPr>
                <w:rStyle w:val="affd"/>
              </w:rPr>
              <w:footnoteReference w:id="4"/>
            </w:r>
          </w:p>
        </w:tc>
      </w:tr>
      <w:tr w:rsidR="004E37DF" w:rsidRPr="00EC2F55" w14:paraId="6A53A9D6" w14:textId="77777777" w:rsidTr="00E70CAA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5395" w14:textId="77777777" w:rsidR="004E37DF" w:rsidRPr="00EC2F55" w:rsidRDefault="004E37DF" w:rsidP="004E37DF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DA92" w14:textId="4BBA8E08" w:rsidR="004E37DF" w:rsidRPr="00731C36" w:rsidRDefault="004E37DF" w:rsidP="004E37DF">
            <w:pPr>
              <w:keepNext/>
              <w:suppressAutoHyphens/>
              <w:jc w:val="both"/>
            </w:pPr>
            <w:r w:rsidRPr="00731C36">
              <w:t xml:space="preserve">«Реконструкция ПС 110/10кВ Заводская для осуществления технологического присоединения энергопринимающих устройств АО «Ставропольские городские электрические сети» в г. Ставрополь, в 32 микрорайоне Ленинского района (п. </w:t>
            </w:r>
            <w:proofErr w:type="spellStart"/>
            <w:r w:rsidRPr="00731C36">
              <w:t>Демино</w:t>
            </w:r>
            <w:proofErr w:type="spellEnd"/>
            <w:r w:rsidRPr="00731C36">
              <w:t xml:space="preserve">) (Договор от 10.05.2018 № 43-05/62). </w:t>
            </w:r>
          </w:p>
          <w:p w14:paraId="2EEF8599" w14:textId="33C1F7C7" w:rsidR="004E37DF" w:rsidRPr="00731C36" w:rsidRDefault="004E37DF" w:rsidP="004E37DF">
            <w:pPr>
              <w:suppressAutoHyphens/>
              <w:jc w:val="both"/>
              <w:rPr>
                <w:iCs/>
              </w:rPr>
            </w:pPr>
            <w:r w:rsidRPr="00731C36">
              <w:t>(идентификатор инвестиционного проекта</w:t>
            </w:r>
            <w:r w:rsidR="005B1D40">
              <w:t xml:space="preserve"> – J_stf00048_18)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0BD6" w14:textId="16F830B9" w:rsidR="004E37DF" w:rsidRPr="00731C36" w:rsidRDefault="004E37DF" w:rsidP="004E37DF">
            <w:pPr>
              <w:suppressAutoHyphens/>
              <w:jc w:val="center"/>
            </w:pPr>
            <w:r w:rsidRPr="00731C36">
              <w:t>2019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823E" w14:textId="62F054F6" w:rsidR="00F84FBD" w:rsidRPr="00731C36" w:rsidRDefault="00F84FBD" w:rsidP="00F84FBD">
            <w:pPr>
              <w:jc w:val="both"/>
              <w:rPr>
                <w:rFonts w:eastAsia="Calibri"/>
              </w:rPr>
            </w:pPr>
            <w:r w:rsidRPr="00731C36">
              <w:t xml:space="preserve">В паспорте инвестиционного проекта J_stf00048_18 из раздела 3.1 «Конкретные результаты реализации инвестиционного проекта» исключить замену трансформатора 10 МВА на 16 МВА в связи с отсутствием режимно-балансовых обоснований необходимости </w:t>
            </w:r>
            <w:r w:rsidR="00731C36" w:rsidRPr="00731C36">
              <w:t>выполнения данного</w:t>
            </w:r>
            <w:r w:rsidR="008A16D7" w:rsidRPr="00731C36">
              <w:t xml:space="preserve"> мероприятия.</w:t>
            </w:r>
          </w:p>
          <w:p w14:paraId="7A790765" w14:textId="77777777" w:rsidR="004E37DF" w:rsidRDefault="00F84FBD" w:rsidP="00F84FBD">
            <w:pPr>
              <w:suppressAutoHyphens/>
              <w:jc w:val="both"/>
            </w:pPr>
            <w:r w:rsidRPr="00731C36">
              <w:t xml:space="preserve">В АО «СО ЕЭС» отсутствует информация о действующих технических условиях на технологическое присоединение энергопринимающих устройств конечных потребителей к электрическим сетям, которыми предусматривается </w:t>
            </w:r>
            <w:r w:rsidR="008A16D7" w:rsidRPr="00731C36">
              <w:t xml:space="preserve">выполнение </w:t>
            </w:r>
            <w:r w:rsidRPr="00731C36">
              <w:t>д</w:t>
            </w:r>
            <w:r w:rsidR="005B1D40">
              <w:t>анного мероприятия</w:t>
            </w:r>
            <w:r w:rsidR="007E35F6">
              <w:t>.</w:t>
            </w:r>
          </w:p>
          <w:p w14:paraId="2F03CEA2" w14:textId="0F4B05E3" w:rsidR="007E35F6" w:rsidRPr="00731C36" w:rsidRDefault="007E35F6" w:rsidP="00F84FBD">
            <w:pPr>
              <w:suppressAutoHyphens/>
              <w:jc w:val="both"/>
            </w:pPr>
            <w:r w:rsidRPr="00083B15">
              <w:t>Возможно сохранение мероприятия, реализуемого в рамках инвестиционного проекта</w:t>
            </w:r>
            <w:r>
              <w:t>,</w:t>
            </w:r>
            <w:r w:rsidRPr="00083B15">
              <w:t xml:space="preserve"> по реконструкции оборудования без увеличения трансформаторной мощности в случае необходимости его замены по техническому состоянию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F80A" w14:textId="0023830B" w:rsidR="004E37DF" w:rsidRPr="00731C36" w:rsidRDefault="004E37DF" w:rsidP="00C72CE1">
            <w:pPr>
              <w:suppressAutoHyphens/>
              <w:jc w:val="both"/>
            </w:pPr>
            <w:r w:rsidRPr="00731C36">
              <w:t>Риски</w:t>
            </w:r>
            <w:r w:rsidR="00C72CE1">
              <w:t xml:space="preserve"> для энергосистемы отсутствуют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73A5" w14:textId="50BBF22E" w:rsidR="004E37DF" w:rsidRPr="00731C36" w:rsidRDefault="004E37DF" w:rsidP="004E37DF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5CE1" w14:textId="1335B577" w:rsidR="004E37DF" w:rsidRPr="00731C36" w:rsidRDefault="004E37DF" w:rsidP="004E37DF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F8B6" w14:textId="11FCD7EF" w:rsidR="004E37DF" w:rsidRPr="00731C36" w:rsidRDefault="004E37DF" w:rsidP="004E37DF">
            <w:pPr>
              <w:suppressAutoHyphens/>
              <w:jc w:val="center"/>
            </w:pPr>
            <w:r w:rsidRPr="00731C36">
              <w:t>2019</w:t>
            </w:r>
            <w:r w:rsidR="00986339" w:rsidRPr="00731C36">
              <w:t>*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10D9" w14:textId="2A356C3F" w:rsidR="004E37DF" w:rsidRPr="00731C36" w:rsidRDefault="004E37DF" w:rsidP="004E37DF">
            <w:pPr>
              <w:suppressAutoHyphens/>
              <w:jc w:val="center"/>
            </w:pPr>
            <w:r w:rsidRPr="00731C36">
              <w:t>2019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0730" w14:textId="13F235B7" w:rsidR="004E37DF" w:rsidRPr="00731C36" w:rsidRDefault="004E37DF" w:rsidP="004E37DF">
            <w:pPr>
              <w:suppressAutoHyphens/>
              <w:jc w:val="center"/>
            </w:pPr>
            <w:r w:rsidRPr="00731C36">
              <w:t>2019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8951" w14:textId="7DB64A38" w:rsidR="004E37DF" w:rsidRPr="00731C36" w:rsidRDefault="004E37DF" w:rsidP="004E37DF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</w:tr>
      <w:tr w:rsidR="004E37DF" w:rsidRPr="00EC2F55" w14:paraId="185AC2E9" w14:textId="77777777" w:rsidTr="00E70CAA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5BFD" w14:textId="77777777" w:rsidR="004E37DF" w:rsidRPr="00EC2F55" w:rsidRDefault="004E37DF" w:rsidP="004E37DF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EA20" w14:textId="78F307F6" w:rsidR="004E37DF" w:rsidRPr="00731C36" w:rsidRDefault="004E37DF" w:rsidP="004E37DF">
            <w:pPr>
              <w:suppressAutoHyphens/>
              <w:jc w:val="both"/>
              <w:rPr>
                <w:iCs/>
              </w:rPr>
            </w:pPr>
            <w:r w:rsidRPr="00731C36">
              <w:t xml:space="preserve">«Реконструкция ПС 110/10 кВ Южная (замена Т-2 на </w:t>
            </w:r>
            <w:proofErr w:type="spellStart"/>
            <w:r w:rsidRPr="00731C36">
              <w:t>тр</w:t>
            </w:r>
            <w:proofErr w:type="spellEnd"/>
            <w:r w:rsidRPr="00731C36">
              <w:t xml:space="preserve">-р 40 МВА, установка </w:t>
            </w:r>
            <w:proofErr w:type="spellStart"/>
            <w:r w:rsidRPr="00731C36">
              <w:t>секц</w:t>
            </w:r>
            <w:proofErr w:type="spellEnd"/>
            <w:r w:rsidRPr="00731C36">
              <w:t xml:space="preserve">. выключателя 110 кВ) для осуществления технологического присоединения энергопринимающих устройств АО «Ставропольские </w:t>
            </w:r>
            <w:r w:rsidRPr="00731C36">
              <w:lastRenderedPageBreak/>
              <w:t>городские электрические сети» (Договор от 30.11.2017 №498/2017)» (идентификатор инвестиционного проекта – J_stf00045)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B912" w14:textId="5FAC107F" w:rsidR="004E37DF" w:rsidRPr="00731C36" w:rsidRDefault="004E37DF" w:rsidP="004E37DF">
            <w:pPr>
              <w:suppressAutoHyphens/>
              <w:jc w:val="center"/>
            </w:pPr>
            <w:r w:rsidRPr="00731C36">
              <w:lastRenderedPageBreak/>
              <w:t>2021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9247" w14:textId="27C737F4" w:rsidR="003144CC" w:rsidRPr="00731C36" w:rsidRDefault="003144CC" w:rsidP="003144CC">
            <w:pPr>
              <w:jc w:val="both"/>
              <w:rPr>
                <w:rFonts w:eastAsia="Calibri"/>
              </w:rPr>
            </w:pPr>
            <w:r w:rsidRPr="00731C36">
              <w:t xml:space="preserve">В паспорте инвестиционного проекта J_stf00045 из раздела 3.1 «Конкретные результаты реализации инвестиционного проекта» исключить замену трансформатора Т-2 25 МВА на 40 МВА в связи с отсутствием режимно-балансовых обоснований необходимости </w:t>
            </w:r>
            <w:r w:rsidR="00731C36" w:rsidRPr="00731C36">
              <w:t>выполнения данного</w:t>
            </w:r>
            <w:r w:rsidR="008A16D7" w:rsidRPr="00731C36">
              <w:t xml:space="preserve"> мероприятия.</w:t>
            </w:r>
          </w:p>
          <w:p w14:paraId="5A00880D" w14:textId="77777777" w:rsidR="003144CC" w:rsidRDefault="003144CC" w:rsidP="008A16D7">
            <w:pPr>
              <w:suppressAutoHyphens/>
              <w:jc w:val="both"/>
            </w:pPr>
            <w:r w:rsidRPr="00731C36">
              <w:t xml:space="preserve">В АО «СО ЕЭС» отсутствует информация о действующих технических условиях на </w:t>
            </w:r>
            <w:r w:rsidRPr="00731C36">
              <w:lastRenderedPageBreak/>
              <w:t xml:space="preserve">технологическое присоединение энергопринимающих устройств конечных потребителей к электрическим сетям, которыми предусматривается </w:t>
            </w:r>
            <w:r w:rsidR="00C72CE1" w:rsidRPr="00731C36">
              <w:t xml:space="preserve">выполнение </w:t>
            </w:r>
            <w:r w:rsidR="00C72CE1">
              <w:t>данного</w:t>
            </w:r>
            <w:r w:rsidR="005B1D40">
              <w:t xml:space="preserve"> мероприятия</w:t>
            </w:r>
            <w:r w:rsidR="007E35F6">
              <w:t>.</w:t>
            </w:r>
          </w:p>
          <w:p w14:paraId="3F3AD383" w14:textId="5AF812DE" w:rsidR="007E35F6" w:rsidRPr="00731C36" w:rsidRDefault="007E35F6" w:rsidP="008A16D7">
            <w:pPr>
              <w:suppressAutoHyphens/>
              <w:jc w:val="both"/>
            </w:pPr>
            <w:r w:rsidRPr="00083B15">
              <w:t>Возможно сохранение мероприятия, реализуемого в рамках инвестиционного проекта</w:t>
            </w:r>
            <w:r>
              <w:t>,</w:t>
            </w:r>
            <w:r w:rsidRPr="00083B15">
              <w:t xml:space="preserve"> по реконструкции оборудования без увеличения трансформаторной мощности в случае необходимости его замены по техническому состоянию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18B0" w14:textId="1163C931" w:rsidR="004E37DF" w:rsidRPr="00731C36" w:rsidRDefault="004E37DF" w:rsidP="00C72CE1">
            <w:pPr>
              <w:suppressAutoHyphens/>
              <w:jc w:val="both"/>
            </w:pPr>
            <w:r w:rsidRPr="00731C36">
              <w:lastRenderedPageBreak/>
              <w:t>Риски</w:t>
            </w:r>
            <w:r w:rsidR="00C72CE1">
              <w:t xml:space="preserve"> для энергосистемы отсутствуют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F872" w14:textId="7CB05BA3" w:rsidR="004E37DF" w:rsidRPr="00731C36" w:rsidRDefault="004E37DF" w:rsidP="004E37DF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0574" w14:textId="6D5004AF" w:rsidR="004E37DF" w:rsidRPr="00731C36" w:rsidRDefault="004E37DF" w:rsidP="004E37DF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1D64" w14:textId="38DA746A" w:rsidR="004E37DF" w:rsidRPr="00731C36" w:rsidRDefault="004E37DF" w:rsidP="004E37DF">
            <w:pPr>
              <w:suppressAutoHyphens/>
              <w:jc w:val="center"/>
            </w:pPr>
            <w:r w:rsidRPr="00731C36">
              <w:t>2021</w:t>
            </w:r>
            <w:r w:rsidR="00986339" w:rsidRPr="00731C36">
              <w:t>*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4EB0" w14:textId="102C4030" w:rsidR="004E37DF" w:rsidRPr="00731C36" w:rsidRDefault="004E37DF" w:rsidP="004E37DF">
            <w:pPr>
              <w:suppressAutoHyphens/>
              <w:jc w:val="center"/>
            </w:pPr>
            <w:r w:rsidRPr="00731C36">
              <w:t>2021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62BE" w14:textId="55E44811" w:rsidR="004E37DF" w:rsidRPr="00731C36" w:rsidRDefault="000857C8" w:rsidP="004E37DF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04B1" w14:textId="6F4754DD" w:rsidR="004E37DF" w:rsidRPr="00731C36" w:rsidRDefault="004E37DF" w:rsidP="004E37DF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</w:tr>
      <w:tr w:rsidR="004E37DF" w:rsidRPr="00EC2F55" w14:paraId="2E48B0FB" w14:textId="77777777" w:rsidTr="00E70CAA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E867" w14:textId="77777777" w:rsidR="004E37DF" w:rsidRPr="00EC2F55" w:rsidRDefault="004E37DF" w:rsidP="004E37DF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2266" w14:textId="4298C2CD" w:rsidR="004E37DF" w:rsidRPr="00731C36" w:rsidRDefault="004E37DF" w:rsidP="004E37DF">
            <w:pPr>
              <w:keepNext/>
              <w:suppressAutoHyphens/>
              <w:jc w:val="both"/>
            </w:pPr>
            <w:r w:rsidRPr="00731C36">
              <w:t>«Реконструкция ПС 110/35/10 кВ «</w:t>
            </w:r>
            <w:proofErr w:type="spellStart"/>
            <w:r w:rsidRPr="00731C36">
              <w:t>Плаксейка</w:t>
            </w:r>
            <w:proofErr w:type="spellEnd"/>
            <w:r w:rsidRPr="00731C36">
              <w:t xml:space="preserve">» (замена трансформатора Т-2 10000 на ТДТН 16000/110 </w:t>
            </w:r>
            <w:proofErr w:type="spellStart"/>
            <w:r w:rsidRPr="00731C36">
              <w:t>кВА</w:t>
            </w:r>
            <w:proofErr w:type="spellEnd"/>
            <w:r w:rsidRPr="00731C36">
              <w:t>, установка ЗОН 110 с ОПН 110, установка шиной опоры 35, 10 кВ, замена разрядника в узле ЗОН 110 Т-1 на ОПН 110, замена ТТ 110 в ячейки Т-2)»</w:t>
            </w:r>
          </w:p>
          <w:p w14:paraId="575E7C6D" w14:textId="345DFC2B" w:rsidR="004E37DF" w:rsidRPr="00731C36" w:rsidRDefault="004E37DF" w:rsidP="004E37DF">
            <w:pPr>
              <w:suppressAutoHyphens/>
              <w:jc w:val="both"/>
              <w:rPr>
                <w:iCs/>
              </w:rPr>
            </w:pPr>
            <w:r w:rsidRPr="00731C36">
              <w:t>(идентификатор инвестиционного проекта – D_prj</w:t>
            </w:r>
            <w:r w:rsidR="005B1D40">
              <w:t>_109105_11728)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4699" w14:textId="07F29797" w:rsidR="004E37DF" w:rsidRPr="00731C36" w:rsidRDefault="004E37DF" w:rsidP="004E37DF">
            <w:pPr>
              <w:suppressAutoHyphens/>
              <w:jc w:val="center"/>
            </w:pPr>
            <w:r w:rsidRPr="00731C36">
              <w:t>2021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000D" w14:textId="47EE1737" w:rsidR="003144CC" w:rsidRPr="00731C36" w:rsidRDefault="003144CC" w:rsidP="003144CC">
            <w:pPr>
              <w:jc w:val="both"/>
              <w:rPr>
                <w:rFonts w:eastAsia="Calibri"/>
              </w:rPr>
            </w:pPr>
            <w:r w:rsidRPr="00731C36">
              <w:t xml:space="preserve">В паспорте инвестиционного проекта D_prj_109105_11728 из раздела 3.1 «Конкретные результаты реализации инвестиционного проекта» исключить замену трансформатора Т-2 10 МВА на 16 МВА в связи с отсутствием режимно-балансовых обоснований необходимости </w:t>
            </w:r>
            <w:r w:rsidR="00731C36" w:rsidRPr="00731C36">
              <w:t>выполнения данного</w:t>
            </w:r>
            <w:r w:rsidR="008A16D7" w:rsidRPr="00731C36">
              <w:t xml:space="preserve"> мероприятия.</w:t>
            </w:r>
          </w:p>
          <w:p w14:paraId="11BEB1B2" w14:textId="77777777" w:rsidR="004E37DF" w:rsidRDefault="003144CC" w:rsidP="003144CC">
            <w:pPr>
              <w:suppressAutoHyphens/>
              <w:jc w:val="both"/>
            </w:pPr>
            <w:r w:rsidRPr="00731C36">
              <w:t xml:space="preserve">В АО «СО ЕЭС» отсутствует информация о действующих технических условиях на технологическое присоединение энергопринимающих устройств конечных потребителей к электрическим сетям, которыми предусматривается </w:t>
            </w:r>
            <w:r w:rsidR="008A16D7" w:rsidRPr="00731C36">
              <w:t>выполнения</w:t>
            </w:r>
            <w:r w:rsidR="005B1D40">
              <w:t xml:space="preserve"> данного мероприятия</w:t>
            </w:r>
            <w:r w:rsidR="007E35F6">
              <w:t>.</w:t>
            </w:r>
          </w:p>
          <w:p w14:paraId="2A195617" w14:textId="772A2083" w:rsidR="001B698F" w:rsidRPr="00731C36" w:rsidRDefault="001B698F" w:rsidP="003144CC">
            <w:pPr>
              <w:suppressAutoHyphens/>
              <w:jc w:val="both"/>
            </w:pPr>
            <w:r w:rsidRPr="00083B15">
              <w:t>Возможно сохранение мероприятия, реализуемого в рамках инвестиционного проекта</w:t>
            </w:r>
            <w:r>
              <w:t>,</w:t>
            </w:r>
            <w:r w:rsidRPr="00083B15">
              <w:t xml:space="preserve"> по реконструкции оборудования без увеличения трансформаторной мощности в случае необходимости его замены по техническому состоянию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8986" w14:textId="34D8537C" w:rsidR="004E37DF" w:rsidRPr="00731C36" w:rsidRDefault="004E37DF" w:rsidP="004E37DF">
            <w:pPr>
              <w:suppressAutoHyphens/>
              <w:jc w:val="both"/>
            </w:pPr>
            <w:r w:rsidRPr="00731C36">
              <w:t>Риск</w:t>
            </w:r>
            <w:r w:rsidR="005B1D40">
              <w:t>и для энергосистемы отсутствуют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9300" w14:textId="04282B05" w:rsidR="004E37DF" w:rsidRPr="00731C36" w:rsidRDefault="004E37DF" w:rsidP="004E37DF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3F1E" w14:textId="2C4BACC4" w:rsidR="004E37DF" w:rsidRPr="00731C36" w:rsidRDefault="004E37DF" w:rsidP="004E37DF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2CC0" w14:textId="4175F485" w:rsidR="004E37DF" w:rsidRPr="00731C36" w:rsidRDefault="004E37DF" w:rsidP="00986339">
            <w:pPr>
              <w:suppressAutoHyphens/>
              <w:jc w:val="center"/>
            </w:pPr>
            <w:r w:rsidRPr="00731C36">
              <w:t>2021</w:t>
            </w:r>
            <w:r w:rsidR="00986339" w:rsidRPr="00731C36">
              <w:t>*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AD32" w14:textId="2A1A8790" w:rsidR="004E37DF" w:rsidRPr="00731C36" w:rsidRDefault="004E37DF" w:rsidP="004E37DF">
            <w:pPr>
              <w:suppressAutoHyphens/>
              <w:jc w:val="center"/>
            </w:pPr>
            <w:r w:rsidRPr="00731C36">
              <w:t>2021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4349" w14:textId="0524FE3C" w:rsidR="004E37DF" w:rsidRPr="00731C36" w:rsidRDefault="004E37DF" w:rsidP="004E37DF">
            <w:pPr>
              <w:suppressAutoHyphens/>
              <w:jc w:val="center"/>
            </w:pPr>
            <w:r w:rsidRPr="00731C36">
              <w:t>2021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257A" w14:textId="06B86E67" w:rsidR="004E37DF" w:rsidRPr="00731C36" w:rsidRDefault="004E37DF" w:rsidP="004E37DF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</w:tr>
      <w:tr w:rsidR="004E37DF" w:rsidRPr="00EC2F55" w14:paraId="3BC777EA" w14:textId="77777777" w:rsidTr="00E70CAA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6A2C" w14:textId="77777777" w:rsidR="004E37DF" w:rsidRPr="00EC2F55" w:rsidRDefault="004E37DF" w:rsidP="004E37DF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A1F2" w14:textId="125130CC" w:rsidR="004E37DF" w:rsidRPr="00731C36" w:rsidRDefault="004E37DF" w:rsidP="004E37DF">
            <w:pPr>
              <w:keepNext/>
              <w:suppressAutoHyphens/>
              <w:jc w:val="both"/>
            </w:pPr>
            <w:r w:rsidRPr="00731C36">
              <w:t xml:space="preserve">«Реконструкция </w:t>
            </w:r>
          </w:p>
          <w:p w14:paraId="4AA5A8B0" w14:textId="078E9580" w:rsidR="004E37DF" w:rsidRPr="00731C36" w:rsidRDefault="004E37DF" w:rsidP="004E37DF">
            <w:pPr>
              <w:keepNext/>
              <w:suppressAutoHyphens/>
              <w:jc w:val="both"/>
            </w:pPr>
            <w:r w:rsidRPr="00731C36">
              <w:t>ПС 110/10 кВ «</w:t>
            </w:r>
            <w:proofErr w:type="spellStart"/>
            <w:r w:rsidRPr="00731C36">
              <w:t>Лысогорская</w:t>
            </w:r>
            <w:proofErr w:type="spellEnd"/>
            <w:r w:rsidRPr="00731C36">
              <w:t>» (замена трансформатора Т-2 мощностью 2,5 тыс. </w:t>
            </w:r>
            <w:proofErr w:type="spellStart"/>
            <w:r w:rsidRPr="00731C36">
              <w:t>кВА</w:t>
            </w:r>
            <w:proofErr w:type="spellEnd"/>
            <w:r w:rsidRPr="00731C36">
              <w:t xml:space="preserve"> на трансформатор мощностью 6,3 тыс. </w:t>
            </w:r>
            <w:proofErr w:type="spellStart"/>
            <w:r w:rsidRPr="00731C36">
              <w:t>кВА</w:t>
            </w:r>
            <w:proofErr w:type="spellEnd"/>
            <w:r w:rsidRPr="00731C36">
              <w:t xml:space="preserve">., замена блоков ОД, КЗ на </w:t>
            </w:r>
            <w:proofErr w:type="spellStart"/>
            <w:r w:rsidRPr="00731C36">
              <w:t>элегазовые</w:t>
            </w:r>
            <w:proofErr w:type="spellEnd"/>
            <w:r w:rsidRPr="00731C36">
              <w:t xml:space="preserve"> выключатели ВЭБ-110 с встроенными </w:t>
            </w:r>
            <w:proofErr w:type="spellStart"/>
            <w:r w:rsidRPr="00731C36">
              <w:t>тр</w:t>
            </w:r>
            <w:proofErr w:type="spellEnd"/>
            <w:r w:rsidRPr="00731C36">
              <w:t>-ми тока – 2 шт., замена релейных шкафов, шкафов обогрева и др. на ОРУ-110кВ, замена кабельных каналов с заменой контрольных и силовых кабелей на ОРУ 110кВ. замена устаревших разъединителей на РГ-110 с электроприводом   в количестве 6 шт.)»</w:t>
            </w:r>
          </w:p>
          <w:p w14:paraId="4B87DD6B" w14:textId="695617B4" w:rsidR="004E37DF" w:rsidRPr="00731C36" w:rsidRDefault="004E37DF" w:rsidP="004E37DF">
            <w:pPr>
              <w:suppressAutoHyphens/>
              <w:jc w:val="both"/>
              <w:rPr>
                <w:iCs/>
              </w:rPr>
            </w:pPr>
            <w:r w:rsidRPr="00731C36">
              <w:t>(идентификатор инвестиционног</w:t>
            </w:r>
            <w:r w:rsidR="005B1D40">
              <w:t>о проекта – G_prj_109105_13849)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3DFE" w14:textId="0F437B13" w:rsidR="004E37DF" w:rsidRPr="00731C36" w:rsidRDefault="004E37DF" w:rsidP="004E37DF">
            <w:pPr>
              <w:suppressAutoHyphens/>
              <w:jc w:val="center"/>
            </w:pPr>
            <w:r w:rsidRPr="00731C36">
              <w:t>2022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7A65" w14:textId="3BF98E3D" w:rsidR="004E37DF" w:rsidRPr="00731C36" w:rsidRDefault="003144CC" w:rsidP="003144CC">
            <w:pPr>
              <w:suppressAutoHyphens/>
              <w:jc w:val="both"/>
            </w:pPr>
            <w:r w:rsidRPr="00731C36">
              <w:t>В паспорте инвестиционного проекта G_prj_109105_13849 раздела 3.1 «Конкретные результаты реализации инвестиционного проекта» необходимо скорректировать технические характеристики</w:t>
            </w:r>
            <w:r w:rsidR="00905D8A" w:rsidRPr="00731C36">
              <w:t xml:space="preserve">: вместо замены трансформатора Т-2 мощностью 2,5 МВА на трансформатор мощностью 6,3 МВА предусмотреть замену на трансформатор мощностью 4 МВА в связи с отсутствием режимно-балансовых обоснований необходимости </w:t>
            </w:r>
            <w:r w:rsidR="008A16D7" w:rsidRPr="00731C36">
              <w:t>выполнения данного мероприятия.</w:t>
            </w:r>
          </w:p>
          <w:p w14:paraId="12F5261B" w14:textId="537D050A" w:rsidR="008A16D7" w:rsidRPr="00731C36" w:rsidRDefault="008A16D7" w:rsidP="008A16D7">
            <w:pPr>
              <w:suppressAutoHyphens/>
              <w:jc w:val="both"/>
            </w:pPr>
            <w:r w:rsidRPr="00731C36">
              <w:t>В АО «СО ЕЭС» отсутствует информация о действующих технических условиях на технологическое присоединение энергопринимающих устройств конечных потребителей к электрическим сетям, которыми предусматривается</w:t>
            </w:r>
            <w:r w:rsidR="005B1D40">
              <w:t xml:space="preserve"> выполнения данного мероприятия</w:t>
            </w:r>
          </w:p>
          <w:p w14:paraId="3FC5173C" w14:textId="77F4F679" w:rsidR="008A16D7" w:rsidRPr="00731C36" w:rsidRDefault="008A16D7" w:rsidP="003144CC">
            <w:pPr>
              <w:suppressAutoHyphens/>
              <w:jc w:val="both"/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C7E6" w14:textId="77B22B6E" w:rsidR="004E37DF" w:rsidRPr="00731C36" w:rsidRDefault="004E37DF" w:rsidP="004E37DF">
            <w:pPr>
              <w:suppressAutoHyphens/>
              <w:jc w:val="both"/>
            </w:pPr>
            <w:r w:rsidRPr="00731C36">
              <w:t>Риски для энергосистемы отсутствуют</w:t>
            </w:r>
          </w:p>
          <w:p w14:paraId="07192A19" w14:textId="26520695" w:rsidR="004E37DF" w:rsidRPr="00731C36" w:rsidRDefault="004E37DF" w:rsidP="00D33CED">
            <w:pPr>
              <w:suppressAutoHyphens/>
              <w:jc w:val="both"/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B7A1" w14:textId="05B60E6D" w:rsidR="004E37DF" w:rsidRPr="00731C36" w:rsidRDefault="004E37DF" w:rsidP="004E37DF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7E51" w14:textId="180586ED" w:rsidR="004E37DF" w:rsidRPr="00731C36" w:rsidRDefault="004E37DF" w:rsidP="004E37DF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E6E7" w14:textId="77777777" w:rsidR="004E37DF" w:rsidRDefault="004E37DF" w:rsidP="004E37DF">
            <w:pPr>
              <w:suppressAutoHyphens/>
              <w:jc w:val="center"/>
            </w:pPr>
            <w:r w:rsidRPr="00731C36">
              <w:t>2022</w:t>
            </w:r>
            <w:r w:rsidR="00986339" w:rsidRPr="00731C36">
              <w:t>*</w:t>
            </w:r>
          </w:p>
          <w:p w14:paraId="1197D9BF" w14:textId="631896BA" w:rsidR="00F159CA" w:rsidRPr="00731C36" w:rsidRDefault="00F159CA" w:rsidP="00F159CA">
            <w:pPr>
              <w:suppressAutoHyphens/>
              <w:jc w:val="center"/>
            </w:pPr>
            <w:r>
              <w:t xml:space="preserve">(замена </w:t>
            </w:r>
            <w:r>
              <w:t>2,5</w:t>
            </w:r>
            <w:r>
              <w:t xml:space="preserve"> МВА на </w:t>
            </w:r>
            <w:r>
              <w:rPr>
                <w:lang w:val="en-US"/>
              </w:rPr>
              <w:t>4</w:t>
            </w:r>
            <w:r>
              <w:t> МВА)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3295" w14:textId="33189A21" w:rsidR="004E37DF" w:rsidRPr="00731C36" w:rsidRDefault="004E37DF" w:rsidP="004E37DF">
            <w:pPr>
              <w:suppressAutoHyphens/>
              <w:jc w:val="center"/>
            </w:pPr>
            <w:r w:rsidRPr="00731C36">
              <w:t>2022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2876" w14:textId="33680942" w:rsidR="004E37DF" w:rsidRPr="00731C36" w:rsidRDefault="004E37DF" w:rsidP="004E37DF">
            <w:pPr>
              <w:suppressAutoHyphens/>
              <w:jc w:val="center"/>
            </w:pPr>
            <w:r w:rsidRPr="00731C36">
              <w:t>2022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28C2" w14:textId="46822DE2" w:rsidR="004E37DF" w:rsidRPr="00731C36" w:rsidRDefault="004E37DF" w:rsidP="004E37DF">
            <w:pPr>
              <w:suppressAutoHyphens/>
              <w:jc w:val="center"/>
            </w:pPr>
            <w:r w:rsidRPr="00F159CA">
              <w:t>–</w:t>
            </w:r>
          </w:p>
        </w:tc>
        <w:bookmarkStart w:id="0" w:name="_GoBack"/>
        <w:bookmarkEnd w:id="0"/>
      </w:tr>
      <w:tr w:rsidR="004E37DF" w:rsidRPr="00EC2F55" w14:paraId="6A7868FB" w14:textId="77777777" w:rsidTr="00E70CAA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2EAB" w14:textId="77777777" w:rsidR="004E37DF" w:rsidRPr="00EC2F55" w:rsidRDefault="004E37DF" w:rsidP="004E37DF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34BD" w14:textId="2622780E" w:rsidR="004E37DF" w:rsidRPr="00731C36" w:rsidRDefault="004E37DF" w:rsidP="004E37DF">
            <w:pPr>
              <w:keepNext/>
              <w:suppressAutoHyphens/>
              <w:jc w:val="both"/>
            </w:pPr>
            <w:r w:rsidRPr="00731C36">
              <w:t xml:space="preserve">«Расширение ПС 35/10 кВ Аэропорт с переводом ПС на напряжение </w:t>
            </w:r>
            <w:r w:rsidRPr="00731C36">
              <w:br/>
              <w:t xml:space="preserve">110 кВ с установкой </w:t>
            </w:r>
            <w:r w:rsidRPr="00731C36">
              <w:br/>
              <w:t xml:space="preserve">2 трансформаторов по 25 МВА и устройством заходов ВЛ 110 кВ </w:t>
            </w:r>
            <w:r w:rsidRPr="00731C36">
              <w:lastRenderedPageBreak/>
              <w:t>протяженностью 8 км в г. Михайловске, Шпаковского района»</w:t>
            </w:r>
          </w:p>
          <w:p w14:paraId="0E213B47" w14:textId="3C176212" w:rsidR="004E37DF" w:rsidRPr="00731C36" w:rsidRDefault="004E37DF" w:rsidP="004E37DF">
            <w:pPr>
              <w:suppressAutoHyphens/>
              <w:jc w:val="both"/>
              <w:rPr>
                <w:iCs/>
              </w:rPr>
            </w:pPr>
            <w:r w:rsidRPr="00731C36">
              <w:t>(идентификатор инвест</w:t>
            </w:r>
            <w:r w:rsidR="005B1D40">
              <w:t>иционного проекта – G_stf00007)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CEAA" w14:textId="4B1E6DB7" w:rsidR="004E37DF" w:rsidRPr="00731C36" w:rsidRDefault="004E37DF" w:rsidP="004E37DF">
            <w:pPr>
              <w:suppressAutoHyphens/>
              <w:jc w:val="center"/>
            </w:pPr>
            <w:r w:rsidRPr="00731C36">
              <w:lastRenderedPageBreak/>
              <w:t>2021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CD7F" w14:textId="246B4F1B" w:rsidR="003144CC" w:rsidRPr="00731C36" w:rsidRDefault="00905D8A" w:rsidP="00C95D93">
            <w:pPr>
              <w:keepNext/>
              <w:suppressAutoHyphens/>
              <w:jc w:val="both"/>
              <w:rPr>
                <w:rFonts w:eastAsia="Calibri"/>
              </w:rPr>
            </w:pPr>
            <w:r w:rsidRPr="00731C36">
              <w:t xml:space="preserve">Исключить из </w:t>
            </w:r>
            <w:r w:rsidR="003144CC" w:rsidRPr="00731C36">
              <w:t>П</w:t>
            </w:r>
            <w:r w:rsidRPr="00731C36">
              <w:t xml:space="preserve">роекта </w:t>
            </w:r>
            <w:r w:rsidR="003144CC" w:rsidRPr="00731C36">
              <w:t xml:space="preserve">ИП инвестиционный проект </w:t>
            </w:r>
            <w:r w:rsidR="00C95D93" w:rsidRPr="00731C36">
              <w:t xml:space="preserve">G_stf00007 </w:t>
            </w:r>
            <w:r w:rsidR="003144CC" w:rsidRPr="00731C36">
              <w:t xml:space="preserve">в связи с отсутствием режимно-балансовых обоснований необходимости </w:t>
            </w:r>
            <w:r w:rsidR="008A16D7" w:rsidRPr="00731C36">
              <w:t>выполнения</w:t>
            </w:r>
            <w:r w:rsidR="003144CC" w:rsidRPr="00731C36">
              <w:t xml:space="preserve"> данного мероприятия.</w:t>
            </w:r>
          </w:p>
          <w:p w14:paraId="10640842" w14:textId="5B8AA434" w:rsidR="003144CC" w:rsidRPr="00731C36" w:rsidRDefault="003144CC" w:rsidP="001B698F">
            <w:pPr>
              <w:suppressAutoHyphens/>
              <w:jc w:val="both"/>
            </w:pPr>
            <w:r w:rsidRPr="00731C36">
              <w:t xml:space="preserve">В АО «СО ЕЭС» отсутствует информация о действующих технических условиях на технологическое присоединение </w:t>
            </w:r>
            <w:r w:rsidRPr="00731C36">
              <w:lastRenderedPageBreak/>
              <w:t>энергопринимающих устройств конечных потребителей к электрическим сетям, которыми предусматривается</w:t>
            </w:r>
            <w:r w:rsidR="005B1D40">
              <w:t xml:space="preserve"> реализация данного мероприятия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7DCD" w14:textId="02046315" w:rsidR="00937263" w:rsidRPr="00731C36" w:rsidRDefault="004E37DF" w:rsidP="00653AE9">
            <w:pPr>
              <w:suppressAutoHyphens/>
              <w:jc w:val="both"/>
            </w:pPr>
            <w:r w:rsidRPr="00731C36">
              <w:lastRenderedPageBreak/>
              <w:t>Риски</w:t>
            </w:r>
            <w:r w:rsidR="00653AE9">
              <w:t xml:space="preserve"> для энергосистемы отсутствуют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19A7" w14:textId="1A86EE55" w:rsidR="004E37DF" w:rsidRPr="00731C36" w:rsidRDefault="004E37DF" w:rsidP="004E37DF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295C" w14:textId="35B1C0D1" w:rsidR="004E37DF" w:rsidRPr="00731C36" w:rsidRDefault="004E37DF" w:rsidP="004E37DF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747B" w14:textId="13C7FE59" w:rsidR="004E37DF" w:rsidRPr="00731C36" w:rsidRDefault="004E37DF" w:rsidP="004E37DF">
            <w:pPr>
              <w:suppressAutoHyphens/>
              <w:jc w:val="center"/>
            </w:pPr>
            <w:r w:rsidRPr="00731C36">
              <w:t>2020</w:t>
            </w:r>
            <w:r w:rsidR="00986339" w:rsidRPr="00731C36">
              <w:t>*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6627" w14:textId="0C63436C" w:rsidR="004E37DF" w:rsidRPr="00731C36" w:rsidRDefault="004E37DF" w:rsidP="004E37DF">
            <w:pPr>
              <w:suppressAutoHyphens/>
              <w:jc w:val="center"/>
            </w:pPr>
            <w:r w:rsidRPr="00731C36">
              <w:t>2022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CD59" w14:textId="31649036" w:rsidR="004E37DF" w:rsidRPr="00731C36" w:rsidRDefault="004E37DF" w:rsidP="004E37DF">
            <w:pPr>
              <w:suppressAutoHyphens/>
              <w:jc w:val="center"/>
            </w:pPr>
            <w:r w:rsidRPr="00731C36">
              <w:t>2020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8760" w14:textId="173F8938" w:rsidR="004E37DF" w:rsidRPr="00731C36" w:rsidRDefault="004E37DF" w:rsidP="004E37DF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</w:tr>
      <w:tr w:rsidR="004E37DF" w:rsidRPr="00EC2F55" w14:paraId="6943C84F" w14:textId="77777777" w:rsidTr="00E70CAA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4FCF" w14:textId="77777777" w:rsidR="004E37DF" w:rsidRPr="00EC2F55" w:rsidRDefault="004E37DF" w:rsidP="004E37DF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AFD3" w14:textId="6B04B00A" w:rsidR="004E37DF" w:rsidRPr="00731C36" w:rsidRDefault="004E37DF" w:rsidP="004E37DF">
            <w:pPr>
              <w:keepNext/>
              <w:suppressAutoHyphens/>
              <w:jc w:val="both"/>
            </w:pPr>
            <w:r w:rsidRPr="00731C36">
              <w:t xml:space="preserve">«Реконструкция </w:t>
            </w:r>
          </w:p>
          <w:p w14:paraId="36411023" w14:textId="2E01F72D" w:rsidR="004E37DF" w:rsidRPr="00731C36" w:rsidRDefault="004E37DF" w:rsidP="004E37DF">
            <w:pPr>
              <w:keepNext/>
              <w:suppressAutoHyphens/>
              <w:jc w:val="both"/>
            </w:pPr>
            <w:r w:rsidRPr="00731C36">
              <w:t xml:space="preserve">ВЛ-110кВ Л-120 Ставропольская ГРЭС – Междуреченская (замена проводов, изоляторов и </w:t>
            </w:r>
            <w:proofErr w:type="spellStart"/>
            <w:r w:rsidRPr="00731C36">
              <w:t>грозозащ</w:t>
            </w:r>
            <w:proofErr w:type="spellEnd"/>
            <w:r w:rsidRPr="00731C36">
              <w:t>. троса в полном объеме, частичная замена опор)»</w:t>
            </w:r>
          </w:p>
          <w:p w14:paraId="11E27DE3" w14:textId="4CF1B7E9" w:rsidR="004E37DF" w:rsidRPr="00731C36" w:rsidRDefault="004E37DF" w:rsidP="004E37DF">
            <w:pPr>
              <w:suppressAutoHyphens/>
              <w:jc w:val="both"/>
              <w:rPr>
                <w:iCs/>
              </w:rPr>
            </w:pPr>
            <w:r w:rsidRPr="00731C36">
              <w:t>(идентификатор инвестиционног</w:t>
            </w:r>
            <w:r w:rsidR="005B1D40">
              <w:t>о проекта – F_prj_109105_11716)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1E18" w14:textId="32723E07" w:rsidR="004E37DF" w:rsidRPr="00731C36" w:rsidRDefault="004E37DF" w:rsidP="004E37DF">
            <w:pPr>
              <w:suppressAutoHyphens/>
              <w:jc w:val="center"/>
            </w:pPr>
            <w:r w:rsidRPr="00731C36">
              <w:t>2021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E06C" w14:textId="77777777" w:rsidR="00C95D93" w:rsidRDefault="00C95D93" w:rsidP="00C95D93">
            <w:pPr>
              <w:suppressAutoHyphens/>
              <w:jc w:val="both"/>
            </w:pPr>
            <w:r w:rsidRPr="00731C36">
              <w:t xml:space="preserve">В паспорте инвестиционного проекта </w:t>
            </w:r>
            <w:r w:rsidR="00653AE9" w:rsidRPr="00653AE9">
              <w:t>F_prj_109105_11716</w:t>
            </w:r>
            <w:r w:rsidRPr="00731C36">
              <w:t xml:space="preserve"> раздела 3.2 «Конкретные результаты реализации инвестиционного проекта» исключить мероприятия по замене провода АС-150 на провод АС-185 ввиду отсутствия режимных обоснований необходимости увеличения пропускной</w:t>
            </w:r>
            <w:r w:rsidR="005B1D40">
              <w:t xml:space="preserve"> способности</w:t>
            </w:r>
            <w:r w:rsidR="007E35F6">
              <w:t>.</w:t>
            </w:r>
          </w:p>
          <w:p w14:paraId="6E035422" w14:textId="03850492" w:rsidR="007E35F6" w:rsidRPr="00731C36" w:rsidRDefault="001B698F" w:rsidP="00C95D93">
            <w:pPr>
              <w:suppressAutoHyphens/>
              <w:jc w:val="both"/>
            </w:pPr>
            <w:r w:rsidRPr="00083B15">
              <w:t>Возможно сохранение мероприятия, реализуемого в рамках инвестиционного проекта</w:t>
            </w:r>
            <w:r>
              <w:t>,</w:t>
            </w:r>
            <w:r w:rsidRPr="00083B15">
              <w:t xml:space="preserve"> по реконструкции </w:t>
            </w:r>
            <w:r>
              <w:t>ВЛ</w:t>
            </w:r>
            <w:r w:rsidRPr="00083B15">
              <w:t xml:space="preserve"> без увеличения </w:t>
            </w:r>
            <w:r>
              <w:t xml:space="preserve">ее </w:t>
            </w:r>
            <w:r w:rsidRPr="00731C36">
              <w:t>пропускн</w:t>
            </w:r>
            <w:r>
              <w:t>ой способности</w:t>
            </w:r>
            <w:r w:rsidRPr="00083B15">
              <w:t xml:space="preserve"> в случае необходимости е</w:t>
            </w:r>
            <w:r>
              <w:t>е</w:t>
            </w:r>
            <w:r w:rsidRPr="00083B15">
              <w:t xml:space="preserve"> </w:t>
            </w:r>
            <w:r>
              <w:t>реконструкции</w:t>
            </w:r>
            <w:r w:rsidRPr="00083B15">
              <w:t xml:space="preserve"> по техническому состоянию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9F41" w14:textId="5A5867BB" w:rsidR="004E37DF" w:rsidRPr="00731C36" w:rsidRDefault="004E37DF" w:rsidP="004E37DF">
            <w:pPr>
              <w:suppressAutoHyphens/>
              <w:jc w:val="both"/>
            </w:pPr>
            <w:r w:rsidRPr="00731C36">
              <w:t>Риск</w:t>
            </w:r>
            <w:r w:rsidR="005B1D40">
              <w:t>и для энергосистемы отсутствуют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40AE" w14:textId="4105FB8C" w:rsidR="004E37DF" w:rsidRPr="00731C36" w:rsidRDefault="004E37DF" w:rsidP="004E37DF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124E" w14:textId="2ADC3BE7" w:rsidR="004E37DF" w:rsidRPr="00731C36" w:rsidRDefault="004E37DF" w:rsidP="004E37DF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EB90" w14:textId="308817D0" w:rsidR="004E37DF" w:rsidRPr="00731C36" w:rsidRDefault="004E37DF" w:rsidP="004E37DF">
            <w:pPr>
              <w:suppressAutoHyphens/>
              <w:jc w:val="center"/>
            </w:pPr>
            <w:r w:rsidRPr="00731C36">
              <w:t>2021</w:t>
            </w:r>
            <w:r w:rsidR="00986339" w:rsidRPr="00731C36">
              <w:t>*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DA1C" w14:textId="753FF219" w:rsidR="004E37DF" w:rsidRPr="00731C36" w:rsidRDefault="004E37DF" w:rsidP="004E37DF">
            <w:pPr>
              <w:suppressAutoHyphens/>
              <w:jc w:val="center"/>
            </w:pPr>
            <w:r w:rsidRPr="00731C36">
              <w:t>2021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6C77" w14:textId="1FEE06D5" w:rsidR="004E37DF" w:rsidRPr="00731C36" w:rsidRDefault="004E37DF" w:rsidP="004E37DF">
            <w:pPr>
              <w:suppressAutoHyphens/>
              <w:jc w:val="center"/>
            </w:pPr>
            <w:r w:rsidRPr="00731C36">
              <w:t>2021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FAA8" w14:textId="72C2FBE8" w:rsidR="004E37DF" w:rsidRPr="00731C36" w:rsidRDefault="004E37DF" w:rsidP="004E37DF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</w:tr>
      <w:tr w:rsidR="004E37DF" w:rsidRPr="00EC2F55" w14:paraId="112A8FFF" w14:textId="77777777" w:rsidTr="00E70CAA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7143" w14:textId="77777777" w:rsidR="004E37DF" w:rsidRPr="00EC2F55" w:rsidRDefault="004E37DF" w:rsidP="004E37DF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DA3E" w14:textId="09A8DAD8" w:rsidR="004E37DF" w:rsidRPr="00731C36" w:rsidRDefault="004E37DF" w:rsidP="004E37DF">
            <w:pPr>
              <w:keepNext/>
              <w:suppressAutoHyphens/>
              <w:jc w:val="both"/>
            </w:pPr>
            <w:r w:rsidRPr="00731C36">
              <w:t>«Реконструкция ВЛ</w:t>
            </w:r>
            <w:r w:rsidRPr="00731C36">
              <w:noBreakHyphen/>
              <w:t>110 кВ Л-277 (замена провода, опор протяженностью 40 км)»</w:t>
            </w:r>
          </w:p>
          <w:p w14:paraId="09CE0D21" w14:textId="15D669B9" w:rsidR="004E37DF" w:rsidRPr="00731C36" w:rsidRDefault="004E37DF" w:rsidP="004E37DF">
            <w:pPr>
              <w:suppressAutoHyphens/>
              <w:jc w:val="both"/>
              <w:rPr>
                <w:iCs/>
              </w:rPr>
            </w:pPr>
            <w:r w:rsidRPr="00731C36">
              <w:t>(идентификатор инвестиционног</w:t>
            </w:r>
            <w:r w:rsidR="005B1D40">
              <w:t>о проекта – F_prj_109105_49518)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7325" w14:textId="31A6EDDF" w:rsidR="004E37DF" w:rsidRPr="00731C36" w:rsidRDefault="004E37DF" w:rsidP="004E37DF">
            <w:pPr>
              <w:suppressAutoHyphens/>
              <w:jc w:val="center"/>
            </w:pPr>
            <w:r w:rsidRPr="00731C36">
              <w:t>2023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EA58" w14:textId="77777777" w:rsidR="004E37DF" w:rsidRDefault="00C95D93" w:rsidP="008C2993">
            <w:pPr>
              <w:suppressAutoHyphens/>
              <w:jc w:val="both"/>
            </w:pPr>
            <w:r w:rsidRPr="00731C36">
              <w:t xml:space="preserve">В паспорте инвестиционного проекта F_prj_109105_49518 раздела 3.2 «Конкретные результаты реализации инвестиционного проекта» </w:t>
            </w:r>
            <w:r w:rsidR="00905D8A" w:rsidRPr="00731C36">
              <w:t>исключить мероприятие по замене провода АС-120 на провод АС-240 ввиду отсутствия режимных обоснований необходимости ув</w:t>
            </w:r>
            <w:r w:rsidR="005B1D40">
              <w:t>еличения пропускной способности</w:t>
            </w:r>
            <w:r w:rsidR="007E35F6">
              <w:t>.</w:t>
            </w:r>
          </w:p>
          <w:p w14:paraId="17802936" w14:textId="638D092A" w:rsidR="007E35F6" w:rsidRPr="00731C36" w:rsidRDefault="001B698F" w:rsidP="008C2993">
            <w:pPr>
              <w:suppressAutoHyphens/>
              <w:jc w:val="both"/>
            </w:pPr>
            <w:r w:rsidRPr="00083B15">
              <w:t>Возможно сохранение мероприятия, реализуемого в рамках инвестиционного проекта</w:t>
            </w:r>
            <w:r>
              <w:t>,</w:t>
            </w:r>
            <w:r w:rsidRPr="00083B15">
              <w:t xml:space="preserve"> по реконструкции </w:t>
            </w:r>
            <w:r>
              <w:t>ВЛ</w:t>
            </w:r>
            <w:r w:rsidRPr="00083B15">
              <w:t xml:space="preserve"> без увеличения </w:t>
            </w:r>
            <w:r>
              <w:t xml:space="preserve">ее </w:t>
            </w:r>
            <w:r w:rsidRPr="00731C36">
              <w:t>пропускн</w:t>
            </w:r>
            <w:r>
              <w:t>ой способности</w:t>
            </w:r>
            <w:r w:rsidRPr="00083B15">
              <w:t xml:space="preserve"> в случае необходимости е</w:t>
            </w:r>
            <w:r>
              <w:t>е</w:t>
            </w:r>
            <w:r w:rsidRPr="00083B15">
              <w:t xml:space="preserve"> </w:t>
            </w:r>
            <w:r>
              <w:t>реконструкции</w:t>
            </w:r>
            <w:r w:rsidRPr="00083B15">
              <w:t xml:space="preserve"> по техническому состоянию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BD22" w14:textId="1A99512D" w:rsidR="004E37DF" w:rsidRPr="00731C36" w:rsidRDefault="004E37DF" w:rsidP="004E37DF">
            <w:pPr>
              <w:suppressAutoHyphens/>
              <w:jc w:val="both"/>
            </w:pPr>
            <w:r w:rsidRPr="00731C36">
              <w:t>Риски для энергоси</w:t>
            </w:r>
            <w:r w:rsidR="005B1D40">
              <w:t>стемы отсутствуют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83E4" w14:textId="4BB5A241" w:rsidR="004E37DF" w:rsidRPr="00731C36" w:rsidRDefault="004E37DF" w:rsidP="004E37DF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80B1" w14:textId="2F34F5A6" w:rsidR="004E37DF" w:rsidRPr="00731C36" w:rsidRDefault="004E37DF" w:rsidP="004E37DF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EF5A" w14:textId="2580F2B0" w:rsidR="004E37DF" w:rsidRPr="00731C36" w:rsidRDefault="004E37DF" w:rsidP="004E37DF">
            <w:pPr>
              <w:suppressAutoHyphens/>
              <w:jc w:val="center"/>
            </w:pPr>
            <w:r w:rsidRPr="00731C36">
              <w:t>2022</w:t>
            </w:r>
            <w:r w:rsidR="00986339" w:rsidRPr="00731C36">
              <w:t>*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1C80" w14:textId="00256C63" w:rsidR="004E37DF" w:rsidRPr="00731C36" w:rsidRDefault="004E37DF" w:rsidP="004E37DF">
            <w:pPr>
              <w:suppressAutoHyphens/>
              <w:jc w:val="center"/>
            </w:pPr>
            <w:r w:rsidRPr="00731C36">
              <w:t>2023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14F2" w14:textId="1A98A16B" w:rsidR="004E37DF" w:rsidRPr="00731C36" w:rsidRDefault="004E37DF" w:rsidP="004E37DF">
            <w:pPr>
              <w:suppressAutoHyphens/>
              <w:jc w:val="center"/>
            </w:pPr>
            <w:r w:rsidRPr="00731C36">
              <w:t>2023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5576" w14:textId="78BF891F" w:rsidR="004E37DF" w:rsidRPr="00731C36" w:rsidRDefault="004E37DF" w:rsidP="004E37DF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</w:tr>
      <w:tr w:rsidR="004E37DF" w:rsidRPr="00EC2F55" w14:paraId="09704AE4" w14:textId="77777777" w:rsidTr="00E70CAA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F47E" w14:textId="77777777" w:rsidR="004E37DF" w:rsidRPr="00EC2F55" w:rsidRDefault="004E37DF" w:rsidP="004E37DF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C518" w14:textId="16510615" w:rsidR="004E37DF" w:rsidRPr="00731C36" w:rsidRDefault="004E37DF" w:rsidP="004E37DF">
            <w:pPr>
              <w:keepNext/>
              <w:suppressAutoHyphens/>
              <w:jc w:val="both"/>
            </w:pPr>
            <w:r w:rsidRPr="00731C36">
              <w:t xml:space="preserve">«Реконструкция </w:t>
            </w:r>
            <w:r w:rsidRPr="00731C36">
              <w:br/>
              <w:t xml:space="preserve">ВЛ-110 кВ Л-255 </w:t>
            </w:r>
            <w:r w:rsidRPr="00731C36">
              <w:br/>
            </w:r>
            <w:r w:rsidRPr="00731C36">
              <w:lastRenderedPageBreak/>
              <w:t xml:space="preserve">ПС «Благодарная-330» – </w:t>
            </w:r>
          </w:p>
          <w:p w14:paraId="4CE312D8" w14:textId="1775F99E" w:rsidR="004E37DF" w:rsidRPr="00731C36" w:rsidRDefault="004E37DF" w:rsidP="004E37DF">
            <w:pPr>
              <w:keepNext/>
              <w:suppressAutoHyphens/>
              <w:jc w:val="both"/>
            </w:pPr>
            <w:r w:rsidRPr="00731C36">
              <w:t>ПС «Благодарная-110»</w:t>
            </w:r>
          </w:p>
          <w:p w14:paraId="25CA4ADC" w14:textId="44D4E90B" w:rsidR="004E37DF" w:rsidRPr="00731C36" w:rsidRDefault="004E37DF" w:rsidP="004E37DF">
            <w:pPr>
              <w:suppressAutoHyphens/>
              <w:jc w:val="both"/>
              <w:rPr>
                <w:iCs/>
              </w:rPr>
            </w:pPr>
            <w:r w:rsidRPr="00731C36">
              <w:t>(идентификатор инвест</w:t>
            </w:r>
            <w:r w:rsidR="005B1D40">
              <w:t>иционного проекта – G_stf00025)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9F87" w14:textId="20804CD9" w:rsidR="004E37DF" w:rsidRPr="00731C36" w:rsidRDefault="004E37DF" w:rsidP="004E37DF">
            <w:pPr>
              <w:suppressAutoHyphens/>
              <w:jc w:val="center"/>
            </w:pPr>
            <w:r w:rsidRPr="00731C36">
              <w:lastRenderedPageBreak/>
              <w:t>2021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0037" w14:textId="77777777" w:rsidR="004E37DF" w:rsidRDefault="00C95D93" w:rsidP="00C95D93">
            <w:pPr>
              <w:suppressAutoHyphens/>
              <w:jc w:val="both"/>
            </w:pPr>
            <w:r w:rsidRPr="00731C36">
              <w:t xml:space="preserve">В паспорте инвестиционного проекта G_stf00025 раздела 3.2 «Конкретные </w:t>
            </w:r>
            <w:r w:rsidRPr="00731C36">
              <w:lastRenderedPageBreak/>
              <w:t xml:space="preserve">результаты реализации инвестиционного проекта» </w:t>
            </w:r>
            <w:r w:rsidR="00905D8A" w:rsidRPr="00731C36">
              <w:t>исключить мероприяти</w:t>
            </w:r>
            <w:r w:rsidRPr="00731C36">
              <w:t>я</w:t>
            </w:r>
            <w:r w:rsidR="00905D8A" w:rsidRPr="00731C36">
              <w:t xml:space="preserve"> по замене провода АС-120 на провод АС-185 ввиду отсутствия режимных обоснований необходимости ув</w:t>
            </w:r>
            <w:r w:rsidR="005B1D40">
              <w:t>еличения пропускной способности</w:t>
            </w:r>
            <w:r w:rsidR="007E35F6">
              <w:t>.</w:t>
            </w:r>
          </w:p>
          <w:p w14:paraId="7F42F46D" w14:textId="3F7E6E5A" w:rsidR="007E35F6" w:rsidRPr="00731C36" w:rsidRDefault="001B698F" w:rsidP="00C95D93">
            <w:pPr>
              <w:suppressAutoHyphens/>
              <w:jc w:val="both"/>
            </w:pPr>
            <w:r w:rsidRPr="00083B15">
              <w:t>Возможно сохранение мероприятия, реализуемого в рамках инвестиционного проекта</w:t>
            </w:r>
            <w:r>
              <w:t>,</w:t>
            </w:r>
            <w:r w:rsidRPr="00083B15">
              <w:t xml:space="preserve"> по реконструкции </w:t>
            </w:r>
            <w:r>
              <w:t>ВЛ</w:t>
            </w:r>
            <w:r w:rsidRPr="00083B15">
              <w:t xml:space="preserve"> без увеличения </w:t>
            </w:r>
            <w:r>
              <w:t xml:space="preserve">ее </w:t>
            </w:r>
            <w:r w:rsidRPr="00731C36">
              <w:t>пропускн</w:t>
            </w:r>
            <w:r>
              <w:t>ой способности</w:t>
            </w:r>
            <w:r w:rsidRPr="00083B15">
              <w:t xml:space="preserve"> в случае необходимости е</w:t>
            </w:r>
            <w:r>
              <w:t>е</w:t>
            </w:r>
            <w:r w:rsidRPr="00083B15">
              <w:t xml:space="preserve"> </w:t>
            </w:r>
            <w:r>
              <w:t>реконструкции</w:t>
            </w:r>
            <w:r w:rsidRPr="00083B15">
              <w:t xml:space="preserve"> по техническому состоянию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F980" w14:textId="1D98BCDF" w:rsidR="004E37DF" w:rsidRPr="00731C36" w:rsidRDefault="004E37DF" w:rsidP="004E37DF">
            <w:pPr>
              <w:suppressAutoHyphens/>
              <w:jc w:val="both"/>
            </w:pPr>
            <w:r w:rsidRPr="00731C36">
              <w:lastRenderedPageBreak/>
              <w:t>Риск</w:t>
            </w:r>
            <w:r w:rsidR="005B1D40">
              <w:t>и для энергосистемы отсутствуют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7FBD" w14:textId="36F5C9AA" w:rsidR="004E37DF" w:rsidRPr="00731C36" w:rsidRDefault="004E37DF" w:rsidP="004E37DF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4023" w14:textId="05683129" w:rsidR="004E37DF" w:rsidRPr="00731C36" w:rsidRDefault="004E37DF" w:rsidP="004E37DF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6DAF" w14:textId="7E8776C9" w:rsidR="004E37DF" w:rsidRPr="00731C36" w:rsidRDefault="004E37DF" w:rsidP="004E37DF">
            <w:pPr>
              <w:suppressAutoHyphens/>
              <w:jc w:val="center"/>
            </w:pPr>
            <w:r w:rsidRPr="00731C36">
              <w:t>2021</w:t>
            </w:r>
            <w:r w:rsidR="00986339" w:rsidRPr="00731C36">
              <w:t>*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ACDD" w14:textId="5A5B8308" w:rsidR="004E37DF" w:rsidRPr="00731C36" w:rsidRDefault="004E37DF" w:rsidP="004E37DF">
            <w:pPr>
              <w:suppressAutoHyphens/>
              <w:jc w:val="center"/>
            </w:pPr>
            <w:r w:rsidRPr="00731C36">
              <w:t>2021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6F67" w14:textId="4640D8DB" w:rsidR="004E37DF" w:rsidRPr="00731C36" w:rsidRDefault="004E37DF" w:rsidP="004E37DF">
            <w:pPr>
              <w:suppressAutoHyphens/>
              <w:jc w:val="center"/>
            </w:pPr>
            <w:r w:rsidRPr="00731C36">
              <w:t>2021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A971" w14:textId="7DC95ABF" w:rsidR="004E37DF" w:rsidRPr="00731C36" w:rsidRDefault="004E37DF" w:rsidP="004E37DF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</w:tr>
      <w:tr w:rsidR="004E37DF" w:rsidRPr="00EC2F55" w14:paraId="31099690" w14:textId="77777777" w:rsidTr="00E70CAA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8717" w14:textId="77777777" w:rsidR="004E37DF" w:rsidRPr="00EC2F55" w:rsidRDefault="004E37DF" w:rsidP="004E37DF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8D54" w14:textId="3DC75DC5" w:rsidR="004E37DF" w:rsidRPr="00731C36" w:rsidRDefault="004E37DF" w:rsidP="004E37DF">
            <w:pPr>
              <w:keepNext/>
              <w:suppressAutoHyphens/>
              <w:jc w:val="both"/>
            </w:pPr>
            <w:r w:rsidRPr="00731C36">
              <w:t xml:space="preserve">«Техническое перевооружение </w:t>
            </w:r>
            <w:r w:rsidRPr="00731C36">
              <w:br/>
              <w:t xml:space="preserve">ВЛ-110 кВ Л-130 на участке опор №№59-65 в </w:t>
            </w:r>
            <w:proofErr w:type="spellStart"/>
            <w:r w:rsidRPr="00731C36">
              <w:t>г.Ставрополе</w:t>
            </w:r>
            <w:proofErr w:type="spellEnd"/>
            <w:r w:rsidRPr="00731C36">
              <w:t xml:space="preserve"> (замена опор и провода с выносом из зоны оползня протяженностью </w:t>
            </w:r>
            <w:r w:rsidRPr="00731C36">
              <w:br/>
              <w:t>1,02 км)»</w:t>
            </w:r>
          </w:p>
          <w:p w14:paraId="74563446" w14:textId="5D451F72" w:rsidR="004E37DF" w:rsidRPr="00731C36" w:rsidRDefault="004E37DF" w:rsidP="004E37DF">
            <w:pPr>
              <w:suppressAutoHyphens/>
              <w:jc w:val="both"/>
              <w:rPr>
                <w:iCs/>
              </w:rPr>
            </w:pPr>
            <w:r w:rsidRPr="00731C36">
              <w:t>(Идентификатор инвестици</w:t>
            </w:r>
            <w:r w:rsidR="005B1D40">
              <w:t>онного проекта – I_stf00080_17)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671A" w14:textId="7B06438F" w:rsidR="004E37DF" w:rsidRPr="00731C36" w:rsidRDefault="004E37DF" w:rsidP="004E37DF">
            <w:pPr>
              <w:suppressAutoHyphens/>
              <w:jc w:val="center"/>
            </w:pPr>
            <w:r w:rsidRPr="00731C36">
              <w:t>2020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82D8" w14:textId="77777777" w:rsidR="004E37DF" w:rsidRDefault="00C95D93" w:rsidP="00C95D93">
            <w:pPr>
              <w:suppressAutoHyphens/>
              <w:jc w:val="both"/>
            </w:pPr>
            <w:r w:rsidRPr="00731C36">
              <w:t xml:space="preserve">В паспорте инвестиционного проекта I_stf00080_17 раздела 3.2 «Конкретные результаты реализации инвестиционного проекта» </w:t>
            </w:r>
            <w:r w:rsidR="00905D8A" w:rsidRPr="00731C36">
              <w:t>исключить мероприяти</w:t>
            </w:r>
            <w:r w:rsidRPr="00731C36">
              <w:t>я</w:t>
            </w:r>
            <w:r w:rsidR="00905D8A" w:rsidRPr="00731C36">
              <w:t xml:space="preserve"> по замене провода АС-120 на провод АС-400 ввиду отсутствия режимных обоснований необходимости ув</w:t>
            </w:r>
            <w:r w:rsidR="005B1D40">
              <w:t>еличения пропускной способности</w:t>
            </w:r>
            <w:r w:rsidR="007E35F6">
              <w:t>.</w:t>
            </w:r>
          </w:p>
          <w:p w14:paraId="38202C15" w14:textId="449AC505" w:rsidR="007E35F6" w:rsidRPr="00731C36" w:rsidRDefault="001B698F" w:rsidP="00C95D93">
            <w:pPr>
              <w:suppressAutoHyphens/>
              <w:jc w:val="both"/>
            </w:pPr>
            <w:r w:rsidRPr="00083B15">
              <w:t>Возможно сохранение мероприятия, реализуемого в рамках инвестиционного проекта</w:t>
            </w:r>
            <w:r>
              <w:t>,</w:t>
            </w:r>
            <w:r w:rsidRPr="00083B15">
              <w:t xml:space="preserve"> по реконструкции </w:t>
            </w:r>
            <w:r>
              <w:t>ВЛ</w:t>
            </w:r>
            <w:r w:rsidRPr="00083B15">
              <w:t xml:space="preserve"> без увеличения </w:t>
            </w:r>
            <w:r>
              <w:t xml:space="preserve">ее </w:t>
            </w:r>
            <w:r w:rsidRPr="00731C36">
              <w:t>пропускн</w:t>
            </w:r>
            <w:r>
              <w:t>ой способности</w:t>
            </w:r>
            <w:r w:rsidRPr="00083B15">
              <w:t xml:space="preserve"> в случае необходимости е</w:t>
            </w:r>
            <w:r>
              <w:t>е</w:t>
            </w:r>
            <w:r w:rsidRPr="00083B15">
              <w:t xml:space="preserve"> </w:t>
            </w:r>
            <w:r>
              <w:t>реконструкции</w:t>
            </w:r>
            <w:r w:rsidRPr="00083B15">
              <w:t xml:space="preserve"> по техническому состоянию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0116" w14:textId="1714AEB2" w:rsidR="004E37DF" w:rsidRPr="00731C36" w:rsidRDefault="004E37DF" w:rsidP="004E37DF">
            <w:pPr>
              <w:suppressAutoHyphens/>
              <w:jc w:val="both"/>
            </w:pPr>
            <w:r w:rsidRPr="00731C36">
              <w:t>Риски для энергосистемы</w:t>
            </w:r>
            <w:r w:rsidR="005B1D40">
              <w:t xml:space="preserve"> отсутствуют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9290" w14:textId="3A602729" w:rsidR="004E37DF" w:rsidRPr="00731C36" w:rsidRDefault="004E37DF" w:rsidP="004E37DF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9BE5" w14:textId="78049369" w:rsidR="004E37DF" w:rsidRPr="00731C36" w:rsidRDefault="004E37DF" w:rsidP="004E37DF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6427" w14:textId="60FBDAE5" w:rsidR="004E37DF" w:rsidRPr="00731C36" w:rsidRDefault="004E37DF" w:rsidP="004E37DF">
            <w:pPr>
              <w:suppressAutoHyphens/>
              <w:jc w:val="center"/>
            </w:pPr>
            <w:r w:rsidRPr="00731C36">
              <w:t>2020</w:t>
            </w:r>
            <w:r w:rsidR="00986339" w:rsidRPr="00731C36">
              <w:t>*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FC58" w14:textId="739D5765" w:rsidR="004E37DF" w:rsidRPr="00731C36" w:rsidRDefault="004E37DF" w:rsidP="004E37DF">
            <w:pPr>
              <w:suppressAutoHyphens/>
              <w:jc w:val="center"/>
            </w:pPr>
            <w:r w:rsidRPr="00731C36">
              <w:t>2019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7D14" w14:textId="67E423DD" w:rsidR="004E37DF" w:rsidRPr="00731C36" w:rsidRDefault="004E37DF" w:rsidP="004E37DF">
            <w:pPr>
              <w:suppressAutoHyphens/>
              <w:jc w:val="center"/>
            </w:pPr>
            <w:r w:rsidRPr="00731C36">
              <w:t>2019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628D" w14:textId="396E281F" w:rsidR="004E37DF" w:rsidRPr="00731C36" w:rsidRDefault="004E37DF" w:rsidP="004E37DF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</w:tr>
      <w:tr w:rsidR="004E37DF" w:rsidRPr="00EC2F55" w14:paraId="58F6D2C2" w14:textId="77777777" w:rsidTr="00E70CAA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D5E6" w14:textId="77777777" w:rsidR="004E37DF" w:rsidRPr="00EC2F55" w:rsidRDefault="004E37DF" w:rsidP="004E37DF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D93F" w14:textId="67FD224D" w:rsidR="004E37DF" w:rsidRPr="00731C36" w:rsidRDefault="004E37DF" w:rsidP="004E37DF">
            <w:pPr>
              <w:keepNext/>
              <w:suppressAutoHyphens/>
              <w:jc w:val="both"/>
            </w:pPr>
            <w:r w:rsidRPr="00731C36">
              <w:t xml:space="preserve">«Техническое перевооружение ВЛ-110кВ Л-157 </w:t>
            </w:r>
            <w:proofErr w:type="gramStart"/>
            <w:r w:rsidRPr="00731C36">
              <w:t>Восход  –</w:t>
            </w:r>
            <w:proofErr w:type="gramEnd"/>
            <w:r w:rsidRPr="00731C36">
              <w:t xml:space="preserve"> Рагули  (замена опор, сущ. проводов, грозозащитного троса и изоляторов в полном объеме)»</w:t>
            </w:r>
          </w:p>
          <w:p w14:paraId="0DD7AC41" w14:textId="4C7E836E" w:rsidR="004E37DF" w:rsidRPr="00731C36" w:rsidRDefault="004E37DF" w:rsidP="004E37DF">
            <w:pPr>
              <w:suppressAutoHyphens/>
              <w:jc w:val="both"/>
              <w:rPr>
                <w:iCs/>
              </w:rPr>
            </w:pPr>
            <w:r w:rsidRPr="00731C36">
              <w:t>(идентификатор инвестиционног</w:t>
            </w:r>
            <w:r w:rsidR="005B1D40">
              <w:t xml:space="preserve">о </w:t>
            </w:r>
            <w:r w:rsidR="005B1D40">
              <w:lastRenderedPageBreak/>
              <w:t>проекта – B_prj_109105_50209)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E8F8" w14:textId="2000C059" w:rsidR="004E37DF" w:rsidRPr="00731C36" w:rsidRDefault="004E37DF" w:rsidP="004E37DF">
            <w:pPr>
              <w:suppressAutoHyphens/>
              <w:jc w:val="center"/>
            </w:pPr>
            <w:r w:rsidRPr="00731C36">
              <w:lastRenderedPageBreak/>
              <w:t>2022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A1A7" w14:textId="77777777" w:rsidR="004E37DF" w:rsidRDefault="00C95D93" w:rsidP="00C95D93">
            <w:pPr>
              <w:suppressAutoHyphens/>
              <w:jc w:val="both"/>
            </w:pPr>
            <w:r w:rsidRPr="00731C36">
              <w:t xml:space="preserve">В паспорте инвестиционного проекта B_prj_109105_50209 раздела 3.2 «Конкретные результаты реализации инвестиционного проекта» </w:t>
            </w:r>
            <w:r w:rsidR="00905D8A" w:rsidRPr="00731C36">
              <w:t>исключить мероприяти</w:t>
            </w:r>
            <w:r w:rsidRPr="00731C36">
              <w:t>я</w:t>
            </w:r>
            <w:r w:rsidR="00905D8A" w:rsidRPr="00731C36">
              <w:t xml:space="preserve"> по замене провода АС-120 на провод АС-185 ввиду отсутствия режимных обоснований необходимости увеличения пропускной сп</w:t>
            </w:r>
            <w:r w:rsidR="005B1D40">
              <w:t>особности</w:t>
            </w:r>
            <w:r w:rsidR="007E35F6">
              <w:t>.</w:t>
            </w:r>
          </w:p>
          <w:p w14:paraId="32B14424" w14:textId="581B04E3" w:rsidR="007E35F6" w:rsidRPr="00731C36" w:rsidRDefault="001B698F" w:rsidP="00C95D93">
            <w:pPr>
              <w:suppressAutoHyphens/>
              <w:jc w:val="both"/>
            </w:pPr>
            <w:r w:rsidRPr="00083B15">
              <w:lastRenderedPageBreak/>
              <w:t>Возможно сохранение мероприятия, реализуемого в рамках инвестиционного проекта</w:t>
            </w:r>
            <w:r>
              <w:t>,</w:t>
            </w:r>
            <w:r w:rsidRPr="00083B15">
              <w:t xml:space="preserve"> по реконструкции </w:t>
            </w:r>
            <w:r>
              <w:t>ВЛ</w:t>
            </w:r>
            <w:r w:rsidRPr="00083B15">
              <w:t xml:space="preserve"> без увеличения </w:t>
            </w:r>
            <w:r>
              <w:t xml:space="preserve">ее </w:t>
            </w:r>
            <w:r w:rsidRPr="00731C36">
              <w:t>пропускн</w:t>
            </w:r>
            <w:r>
              <w:t>ой способности</w:t>
            </w:r>
            <w:r w:rsidRPr="00083B15">
              <w:t xml:space="preserve"> в случае необходимости е</w:t>
            </w:r>
            <w:r>
              <w:t>е</w:t>
            </w:r>
            <w:r w:rsidRPr="00083B15">
              <w:t xml:space="preserve"> </w:t>
            </w:r>
            <w:r>
              <w:t>реконструкции</w:t>
            </w:r>
            <w:r w:rsidRPr="00083B15">
              <w:t xml:space="preserve"> по техническому состоянию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EEF2" w14:textId="3E66625F" w:rsidR="004E37DF" w:rsidRPr="00731C36" w:rsidRDefault="004E37DF" w:rsidP="004E37DF">
            <w:pPr>
              <w:suppressAutoHyphens/>
              <w:jc w:val="both"/>
            </w:pPr>
            <w:r w:rsidRPr="00731C36">
              <w:lastRenderedPageBreak/>
              <w:t>Риск</w:t>
            </w:r>
            <w:r w:rsidR="005B1D40">
              <w:t>и для энергосистемы отсутствуют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99E7" w14:textId="50BD1973" w:rsidR="004E37DF" w:rsidRPr="00731C36" w:rsidRDefault="004E37DF" w:rsidP="004E37DF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DA2E" w14:textId="6995AFCC" w:rsidR="004E37DF" w:rsidRPr="00731C36" w:rsidRDefault="004E37DF" w:rsidP="004E37DF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F773" w14:textId="37A1F301" w:rsidR="004E37DF" w:rsidRPr="00731C36" w:rsidRDefault="004E37DF" w:rsidP="00986339">
            <w:pPr>
              <w:suppressAutoHyphens/>
              <w:jc w:val="center"/>
            </w:pPr>
            <w:r w:rsidRPr="00731C36">
              <w:t>2022</w:t>
            </w:r>
            <w:r w:rsidR="00986339" w:rsidRPr="00731C36">
              <w:t>*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96FF" w14:textId="243CE01C" w:rsidR="004E37DF" w:rsidRPr="00731C36" w:rsidRDefault="004E37DF" w:rsidP="004E37DF">
            <w:pPr>
              <w:suppressAutoHyphens/>
              <w:jc w:val="center"/>
            </w:pPr>
            <w:r w:rsidRPr="00731C36">
              <w:t>2022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9286" w14:textId="2FC966F9" w:rsidR="004E37DF" w:rsidRPr="00731C36" w:rsidRDefault="004E37DF" w:rsidP="004E37DF">
            <w:pPr>
              <w:suppressAutoHyphens/>
              <w:jc w:val="center"/>
            </w:pPr>
            <w:r w:rsidRPr="00731C36">
              <w:t>2022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E901" w14:textId="5CD25BC6" w:rsidR="004E37DF" w:rsidRPr="00731C36" w:rsidRDefault="004E37DF" w:rsidP="004E37DF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</w:tr>
      <w:tr w:rsidR="00905D8A" w:rsidRPr="00EC2F55" w14:paraId="0A86AEF1" w14:textId="77777777" w:rsidTr="00E70CAA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3F03" w14:textId="77777777" w:rsidR="00905D8A" w:rsidRPr="00EC2F55" w:rsidRDefault="00905D8A" w:rsidP="00905D8A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A419" w14:textId="127219AE" w:rsidR="00905D8A" w:rsidRPr="00731C36" w:rsidRDefault="00905D8A" w:rsidP="00905D8A">
            <w:pPr>
              <w:keepNext/>
              <w:suppressAutoHyphens/>
              <w:jc w:val="both"/>
            </w:pPr>
            <w:r w:rsidRPr="00731C36">
              <w:t xml:space="preserve">«Техническое перевооружение </w:t>
            </w:r>
            <w:r w:rsidRPr="00731C36">
              <w:br/>
              <w:t>ВЛ-110 кВ Л-24 (участок опор 1-20, замена провода, изоляции с арматурой и грозозащитного троса 1,9 км)»</w:t>
            </w:r>
          </w:p>
          <w:p w14:paraId="747E0418" w14:textId="311E4ADD" w:rsidR="00905D8A" w:rsidRPr="00731C36" w:rsidRDefault="00905D8A" w:rsidP="00905D8A">
            <w:pPr>
              <w:suppressAutoHyphens/>
              <w:jc w:val="both"/>
              <w:rPr>
                <w:iCs/>
              </w:rPr>
            </w:pPr>
            <w:r w:rsidRPr="00731C36">
              <w:t>(идентификатор инвестиционного проекта – F_prj_1091</w:t>
            </w:r>
            <w:r w:rsidR="005B1D40">
              <w:t>05_48065)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FACA" w14:textId="3177F37B" w:rsidR="00905D8A" w:rsidRPr="00731C36" w:rsidRDefault="00905D8A" w:rsidP="00905D8A">
            <w:pPr>
              <w:suppressAutoHyphens/>
              <w:jc w:val="center"/>
            </w:pPr>
            <w:r w:rsidRPr="00731C36">
              <w:t>2021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AFDD" w14:textId="77777777" w:rsidR="00905D8A" w:rsidRDefault="00C95D93" w:rsidP="00905D8A">
            <w:pPr>
              <w:suppressAutoHyphens/>
              <w:jc w:val="both"/>
            </w:pPr>
            <w:r w:rsidRPr="00731C36">
              <w:t>В паспорте инвестиционного проекта F_prj_109105_48065 раздела 3.2 «Конкретные результаты реализации инвестиционного проекта» исключить мероприятия</w:t>
            </w:r>
            <w:r w:rsidR="00905D8A" w:rsidRPr="00731C36">
              <w:t xml:space="preserve"> по замене провода АС-150 на провод АС-185 ввиду отсутствия режимных обоснований необходимости ув</w:t>
            </w:r>
            <w:r w:rsidR="005B1D40">
              <w:t>еличения пропускной способности</w:t>
            </w:r>
            <w:r w:rsidR="007E35F6">
              <w:t>.</w:t>
            </w:r>
          </w:p>
          <w:p w14:paraId="5FF4EAC7" w14:textId="54050835" w:rsidR="007E35F6" w:rsidRPr="00731C36" w:rsidRDefault="001B698F" w:rsidP="00905D8A">
            <w:pPr>
              <w:suppressAutoHyphens/>
              <w:jc w:val="both"/>
            </w:pPr>
            <w:r w:rsidRPr="00083B15">
              <w:t>Возможно сохранение мероприятия, реализуемого в рамках инвестиционного проекта</w:t>
            </w:r>
            <w:r>
              <w:t>,</w:t>
            </w:r>
            <w:r w:rsidRPr="00083B15">
              <w:t xml:space="preserve"> по реконструкции </w:t>
            </w:r>
            <w:r>
              <w:t>ВЛ</w:t>
            </w:r>
            <w:r w:rsidRPr="00083B15">
              <w:t xml:space="preserve"> без увеличения </w:t>
            </w:r>
            <w:r>
              <w:t xml:space="preserve">ее </w:t>
            </w:r>
            <w:r w:rsidRPr="00731C36">
              <w:t>пропускн</w:t>
            </w:r>
            <w:r>
              <w:t>ой способности</w:t>
            </w:r>
            <w:r w:rsidRPr="00083B15">
              <w:t xml:space="preserve"> в случае необходимости е</w:t>
            </w:r>
            <w:r>
              <w:t>е</w:t>
            </w:r>
            <w:r w:rsidRPr="00083B15">
              <w:t xml:space="preserve"> </w:t>
            </w:r>
            <w:r>
              <w:t>реконструкции</w:t>
            </w:r>
            <w:r w:rsidRPr="00083B15">
              <w:t xml:space="preserve"> по техническому состоянию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B480" w14:textId="2A710FB3" w:rsidR="00905D8A" w:rsidRPr="00731C36" w:rsidRDefault="00905D8A" w:rsidP="00905D8A">
            <w:pPr>
              <w:suppressAutoHyphens/>
              <w:jc w:val="both"/>
            </w:pPr>
            <w:r w:rsidRPr="00731C36">
              <w:t>Риск</w:t>
            </w:r>
            <w:r w:rsidR="005B1D40">
              <w:t>и для энергосистемы отсутствуют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7509" w14:textId="118B532E" w:rsidR="00905D8A" w:rsidRPr="00731C36" w:rsidRDefault="00905D8A" w:rsidP="00905D8A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8846" w14:textId="6A8D58A1" w:rsidR="00905D8A" w:rsidRPr="00731C36" w:rsidRDefault="00905D8A" w:rsidP="00905D8A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D37F" w14:textId="71D3E210" w:rsidR="00905D8A" w:rsidRPr="00731C36" w:rsidRDefault="00905D8A" w:rsidP="00905D8A">
            <w:pPr>
              <w:suppressAutoHyphens/>
              <w:jc w:val="center"/>
            </w:pPr>
            <w:r w:rsidRPr="00731C36">
              <w:t>2021*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A8E6" w14:textId="0C26A084" w:rsidR="00905D8A" w:rsidRPr="00731C36" w:rsidRDefault="00905D8A" w:rsidP="00905D8A">
            <w:pPr>
              <w:suppressAutoHyphens/>
              <w:jc w:val="center"/>
            </w:pPr>
            <w:r w:rsidRPr="00731C36">
              <w:t>2021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3965" w14:textId="23083572" w:rsidR="00905D8A" w:rsidRPr="00731C36" w:rsidRDefault="00905D8A" w:rsidP="00905D8A">
            <w:pPr>
              <w:suppressAutoHyphens/>
              <w:jc w:val="center"/>
            </w:pPr>
            <w:r w:rsidRPr="00731C36">
              <w:t>2021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E096" w14:textId="5CC73A55" w:rsidR="00905D8A" w:rsidRPr="00731C36" w:rsidRDefault="00905D8A" w:rsidP="00905D8A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</w:tr>
      <w:tr w:rsidR="00905D8A" w:rsidRPr="00EC2F55" w14:paraId="3D3C4C23" w14:textId="77777777" w:rsidTr="00E70CAA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FBDC" w14:textId="77777777" w:rsidR="00905D8A" w:rsidRPr="00EC2F55" w:rsidRDefault="00905D8A" w:rsidP="00905D8A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0DC6" w14:textId="6F517045" w:rsidR="00905D8A" w:rsidRPr="00731C36" w:rsidRDefault="00905D8A" w:rsidP="00905D8A">
            <w:pPr>
              <w:keepNext/>
              <w:suppressAutoHyphens/>
              <w:jc w:val="both"/>
            </w:pPr>
            <w:r w:rsidRPr="00731C36">
              <w:t>«Строительство BЛ-35 кВ от BЛ-35 кВ Терская – Кара-</w:t>
            </w:r>
            <w:proofErr w:type="spellStart"/>
            <w:r w:rsidRPr="00731C36">
              <w:t>Тюбе</w:t>
            </w:r>
            <w:proofErr w:type="spellEnd"/>
            <w:r w:rsidRPr="00731C36">
              <w:t xml:space="preserve"> (Л-560) до границы земельного участка ООО «</w:t>
            </w:r>
            <w:proofErr w:type="spellStart"/>
            <w:r w:rsidRPr="00731C36">
              <w:t>ЭнергоМИН</w:t>
            </w:r>
            <w:proofErr w:type="spellEnd"/>
            <w:r w:rsidRPr="00731C36">
              <w:t>» для осуществления технологического присоединения энергопринимающих устройств Горько-</w:t>
            </w:r>
            <w:proofErr w:type="spellStart"/>
            <w:r w:rsidRPr="00731C36">
              <w:t>Балковской</w:t>
            </w:r>
            <w:proofErr w:type="spellEnd"/>
            <w:r w:rsidRPr="00731C36">
              <w:t xml:space="preserve"> Малой ГЭС в Нефтекумском районе Ставропольского края» Договор от </w:t>
            </w:r>
            <w:r w:rsidRPr="00731C36">
              <w:lastRenderedPageBreak/>
              <w:t>16.06.2017 № 263/2017.</w:t>
            </w:r>
          </w:p>
          <w:p w14:paraId="3D581C7C" w14:textId="5456584A" w:rsidR="00905D8A" w:rsidRPr="00731C36" w:rsidRDefault="00905D8A" w:rsidP="00905D8A">
            <w:pPr>
              <w:suppressAutoHyphens/>
              <w:jc w:val="both"/>
              <w:rPr>
                <w:iCs/>
              </w:rPr>
            </w:pPr>
            <w:r w:rsidRPr="00731C36">
              <w:t>(идентификатор инвест</w:t>
            </w:r>
            <w:r w:rsidR="005B1D40">
              <w:t>иционного проекта – J_stf00114)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9ABC" w14:textId="14E3DE2A" w:rsidR="00905D8A" w:rsidRPr="00731C36" w:rsidRDefault="00905D8A" w:rsidP="00905D8A">
            <w:pPr>
              <w:suppressAutoHyphens/>
              <w:jc w:val="center"/>
            </w:pPr>
            <w:r w:rsidRPr="00731C36">
              <w:lastRenderedPageBreak/>
              <w:t>2021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795F" w14:textId="3B32412F" w:rsidR="00905D8A" w:rsidRPr="00731C36" w:rsidRDefault="00C95D93" w:rsidP="00905D8A">
            <w:pPr>
              <w:suppressAutoHyphens/>
              <w:jc w:val="both"/>
            </w:pPr>
            <w:r w:rsidRPr="00731C36">
              <w:t>И</w:t>
            </w:r>
            <w:r w:rsidR="00905D8A" w:rsidRPr="00731C36">
              <w:t xml:space="preserve">зменить срок </w:t>
            </w:r>
            <w:r w:rsidRPr="00731C36">
              <w:t>выполнения инвестиционного проекта J_stf00114</w:t>
            </w:r>
            <w:r w:rsidR="00905D8A" w:rsidRPr="00731C36">
              <w:t xml:space="preserve"> с 2021 года на 2020 год в соответствии с проектом СиПР ЕЭС России на 2019-2025 годы (ввод Горько-</w:t>
            </w:r>
            <w:proofErr w:type="spellStart"/>
            <w:r w:rsidR="00905D8A" w:rsidRPr="00731C36">
              <w:t>Балковской</w:t>
            </w:r>
            <w:proofErr w:type="spellEnd"/>
            <w:r w:rsidR="00905D8A" w:rsidRPr="00731C36">
              <w:t xml:space="preserve"> МГЭС предусмотрен в 2020 году).</w:t>
            </w:r>
          </w:p>
          <w:p w14:paraId="3AC20865" w14:textId="70CA4CCF" w:rsidR="00905D8A" w:rsidRPr="00731C36" w:rsidRDefault="00905D8A" w:rsidP="0015765B">
            <w:pPr>
              <w:suppressAutoHyphens/>
              <w:jc w:val="both"/>
            </w:pPr>
            <w:r w:rsidRPr="00731C36">
              <w:t xml:space="preserve">Мероприятие предусмотрено утвержденными </w:t>
            </w:r>
            <w:r w:rsidR="0015765B" w:rsidRPr="00731C36">
              <w:t>техническими условиями на технологическое присоединение</w:t>
            </w:r>
            <w:r w:rsidR="0015765B" w:rsidRPr="00731C36" w:rsidDel="0015765B">
              <w:t xml:space="preserve"> </w:t>
            </w:r>
            <w:r w:rsidRPr="00731C36">
              <w:t>энергетических установок Горько-</w:t>
            </w:r>
            <w:proofErr w:type="spellStart"/>
            <w:r w:rsidRPr="00731C36">
              <w:t>Балковской</w:t>
            </w:r>
            <w:proofErr w:type="spellEnd"/>
            <w:r w:rsidRPr="00731C36">
              <w:t xml:space="preserve"> МГЭС ООО «</w:t>
            </w:r>
            <w:proofErr w:type="spellStart"/>
            <w:r w:rsidRPr="00731C36">
              <w:t>ЭнергоМИН</w:t>
            </w:r>
            <w:proofErr w:type="spellEnd"/>
            <w:r w:rsidRPr="00731C36">
              <w:t>» к электрическим сет</w:t>
            </w:r>
            <w:r w:rsidR="005B1D40">
              <w:t>ям ПАО «МРСК Северного Кавказа»</w:t>
            </w:r>
            <w:r w:rsidR="0015765B" w:rsidRPr="00731C36">
              <w:t xml:space="preserve"> от 02.09.2016</w:t>
            </w:r>
            <w:r w:rsidR="0015765B">
              <w:t xml:space="preserve"> </w:t>
            </w:r>
            <w:r w:rsidR="0015765B" w:rsidRPr="00731C36">
              <w:t>№612р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EC53" w14:textId="6EEDE717" w:rsidR="00905D8A" w:rsidRPr="00731C36" w:rsidRDefault="00905D8A" w:rsidP="00905D8A">
            <w:pPr>
              <w:suppressAutoHyphens/>
              <w:jc w:val="both"/>
            </w:pPr>
            <w:r w:rsidRPr="00731C36">
              <w:t xml:space="preserve">Невозможность выдачи </w:t>
            </w:r>
            <w:r w:rsidR="005B1D40">
              <w:t>мощности Горько-</w:t>
            </w:r>
            <w:proofErr w:type="spellStart"/>
            <w:r w:rsidR="005B1D40">
              <w:t>Балковской</w:t>
            </w:r>
            <w:proofErr w:type="spellEnd"/>
            <w:r w:rsidR="005B1D40">
              <w:t xml:space="preserve"> МГЭС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A17A" w14:textId="77777777" w:rsidR="00905D8A" w:rsidRPr="00731C36" w:rsidRDefault="00905D8A" w:rsidP="00905D8A">
            <w:pPr>
              <w:suppressAutoHyphens/>
              <w:jc w:val="center"/>
            </w:pPr>
            <w:r w:rsidRPr="00731C36">
              <w:t>2020</w:t>
            </w:r>
          </w:p>
          <w:p w14:paraId="771EF9A0" w14:textId="1C9C8F21" w:rsidR="00905D8A" w:rsidRPr="00731C36" w:rsidRDefault="00905D8A" w:rsidP="00905D8A">
            <w:pPr>
              <w:suppressAutoHyphens/>
              <w:jc w:val="center"/>
            </w:pPr>
            <w:r w:rsidRPr="00731C36">
              <w:t>(Горько-</w:t>
            </w:r>
            <w:proofErr w:type="spellStart"/>
            <w:r w:rsidRPr="00731C36">
              <w:t>Балковская</w:t>
            </w:r>
            <w:proofErr w:type="spellEnd"/>
            <w:r w:rsidRPr="00731C36">
              <w:t xml:space="preserve"> МГЭС)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6848" w14:textId="3EEEAB0D" w:rsidR="00905D8A" w:rsidRPr="00731C36" w:rsidRDefault="00905D8A" w:rsidP="00905D8A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876C" w14:textId="13DF314F" w:rsidR="00905D8A" w:rsidRPr="00731C36" w:rsidRDefault="00905D8A" w:rsidP="00905D8A">
            <w:pPr>
              <w:suppressAutoHyphens/>
              <w:jc w:val="center"/>
            </w:pPr>
            <w:r w:rsidRPr="00731C36">
              <w:t>2020*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F80D" w14:textId="251E639B" w:rsidR="00905D8A" w:rsidRPr="00731C36" w:rsidRDefault="00905D8A" w:rsidP="00905D8A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DEF2" w14:textId="3FEB1294" w:rsidR="00905D8A" w:rsidRPr="00731C36" w:rsidRDefault="00905D8A" w:rsidP="00905D8A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A3AF" w14:textId="5270F823" w:rsidR="00905D8A" w:rsidRPr="00731C36" w:rsidRDefault="00905D8A" w:rsidP="00905D8A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</w:tr>
      <w:tr w:rsidR="00905D8A" w:rsidRPr="00EC2F55" w14:paraId="4891EA43" w14:textId="77777777" w:rsidTr="00E70CAA">
        <w:tc>
          <w:tcPr>
            <w:tcW w:w="219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3C15" w14:textId="293D6DA9" w:rsidR="00905D8A" w:rsidRPr="00731C36" w:rsidRDefault="00905D8A" w:rsidP="00905D8A">
            <w:pPr>
              <w:suppressAutoHyphens/>
              <w:jc w:val="center"/>
            </w:pPr>
            <w:r w:rsidRPr="00731C36">
              <w:t>Энергосистема Кабардино-Балкарской Республики</w:t>
            </w:r>
            <w:r w:rsidRPr="00731C36">
              <w:rPr>
                <w:rStyle w:val="affd"/>
              </w:rPr>
              <w:footnoteReference w:id="5"/>
            </w:r>
          </w:p>
        </w:tc>
      </w:tr>
      <w:tr w:rsidR="00905D8A" w:rsidRPr="00EC2F55" w14:paraId="7B37E800" w14:textId="77777777" w:rsidTr="00E70CAA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0A7B" w14:textId="77777777" w:rsidR="00905D8A" w:rsidRPr="00EC2F55" w:rsidRDefault="00905D8A" w:rsidP="00905D8A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B74F" w14:textId="595B6658" w:rsidR="00905D8A" w:rsidRPr="00CB5C84" w:rsidRDefault="00905D8A" w:rsidP="00905D8A">
            <w:pPr>
              <w:suppressAutoHyphens/>
              <w:jc w:val="both"/>
            </w:pPr>
            <w:r w:rsidRPr="00CB5C84">
              <w:t xml:space="preserve">«Реконструкция </w:t>
            </w:r>
          </w:p>
          <w:p w14:paraId="20C54145" w14:textId="4419BEC0" w:rsidR="00905D8A" w:rsidRPr="00CB5C84" w:rsidRDefault="00905D8A" w:rsidP="00905D8A">
            <w:pPr>
              <w:suppressAutoHyphens/>
              <w:jc w:val="both"/>
            </w:pPr>
            <w:r w:rsidRPr="00CB5C84">
              <w:t xml:space="preserve">ПС 110/35/10 «Малка» с заменой трансформатора Т-1 10 МВА на 25 МВА. (технологическое присоединение </w:t>
            </w:r>
          </w:p>
          <w:p w14:paraId="4A65B960" w14:textId="0E6C67B7" w:rsidR="00905D8A" w:rsidRPr="00CB5C84" w:rsidRDefault="00905D8A" w:rsidP="00905D8A">
            <w:pPr>
              <w:suppressAutoHyphens/>
              <w:jc w:val="both"/>
            </w:pPr>
            <w:r w:rsidRPr="00CB5C84">
              <w:t>ООО «Юг-Агро» №95/2015 от 07.05.2015)»</w:t>
            </w:r>
          </w:p>
          <w:p w14:paraId="2FE7FC35" w14:textId="2179E6C8" w:rsidR="00905D8A" w:rsidRPr="00CB5C84" w:rsidRDefault="00905D8A" w:rsidP="00905D8A">
            <w:pPr>
              <w:keepNext/>
              <w:suppressAutoHyphens/>
              <w:jc w:val="both"/>
            </w:pPr>
            <w:r w:rsidRPr="00CB5C84">
              <w:t>(идентификатор инв</w:t>
            </w:r>
            <w:r w:rsidR="005B1D40" w:rsidRPr="00CB5C84">
              <w:t>естиционного проекта – J_KBF50)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49E7" w14:textId="098229FE" w:rsidR="00905D8A" w:rsidRPr="00CB5C84" w:rsidRDefault="00905D8A" w:rsidP="00905D8A">
            <w:pPr>
              <w:suppressAutoHyphens/>
              <w:jc w:val="center"/>
            </w:pPr>
            <w:r w:rsidRPr="00CB5C84">
              <w:t>2019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3D38" w14:textId="3B7A7944" w:rsidR="00905D8A" w:rsidRPr="00CB5C84" w:rsidRDefault="00C95D93" w:rsidP="00C95D93">
            <w:pPr>
              <w:suppressAutoHyphens/>
              <w:jc w:val="both"/>
            </w:pPr>
            <w:r w:rsidRPr="00CB5C84">
              <w:t xml:space="preserve">В паспорте инвестиционного проекта J_KBF50 раздела 3.1 «Конкретные результаты реализации инвестиционного проекта» </w:t>
            </w:r>
            <w:r w:rsidR="00905D8A" w:rsidRPr="00CB5C84">
              <w:t xml:space="preserve">скорректировать технические характеристики: вместо замены трансформатора Т-1 мощностью 10 МВА на трансформатор мощностью 25 МВА предусмотреть замену на трансформатор мощностью 16 МВА в связи с отсутствием режимно-балансовых обоснований необходимости </w:t>
            </w:r>
            <w:r w:rsidR="008A16D7" w:rsidRPr="00CB5C84">
              <w:t>выполнения</w:t>
            </w:r>
            <w:r w:rsidRPr="00CB5C84">
              <w:t xml:space="preserve"> данного мероприятия.</w:t>
            </w:r>
          </w:p>
          <w:p w14:paraId="6BF71C26" w14:textId="3477EFAA" w:rsidR="00C95D93" w:rsidRPr="00CB5C84" w:rsidRDefault="00C95D93" w:rsidP="008A16D7">
            <w:pPr>
              <w:suppressAutoHyphens/>
              <w:jc w:val="both"/>
            </w:pPr>
            <w:r w:rsidRPr="00CB5C84">
              <w:t xml:space="preserve">В АО «СО ЕЭС» отсутствует информация о действующих технических условиях на технологическое присоединение энергопринимающих устройств конечных потребителей к электрическим сетям, которыми предусматривается </w:t>
            </w:r>
            <w:r w:rsidR="008A16D7" w:rsidRPr="00CB5C84">
              <w:t>выполнение</w:t>
            </w:r>
            <w:r w:rsidR="005B1D40" w:rsidRPr="00CB5C84">
              <w:t xml:space="preserve"> данного мероприятия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DA1D" w14:textId="37D163D0" w:rsidR="00905D8A" w:rsidRPr="00CB5C84" w:rsidRDefault="00905D8A" w:rsidP="00905D8A">
            <w:pPr>
              <w:suppressAutoHyphens/>
              <w:jc w:val="both"/>
            </w:pPr>
            <w:r w:rsidRPr="00CB5C84">
              <w:t>Риск</w:t>
            </w:r>
            <w:r w:rsidR="005B1D40" w:rsidRPr="00CB5C84">
              <w:t>и для энергосистемы отсутствуют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4B33" w14:textId="604C9561" w:rsidR="00905D8A" w:rsidRPr="00CB5C84" w:rsidRDefault="00905D8A" w:rsidP="00905D8A">
            <w:pPr>
              <w:suppressAutoHyphens/>
              <w:jc w:val="center"/>
            </w:pPr>
            <w:r w:rsidRPr="00CB5C84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B401" w14:textId="26E7F2C2" w:rsidR="00905D8A" w:rsidRPr="00CB5C84" w:rsidRDefault="00905D8A" w:rsidP="00905D8A">
            <w:pPr>
              <w:suppressAutoHyphens/>
              <w:jc w:val="center"/>
            </w:pPr>
            <w:r w:rsidRPr="00CB5C84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282D" w14:textId="77777777" w:rsidR="00905D8A" w:rsidRPr="00CB5C84" w:rsidRDefault="00905D8A" w:rsidP="00905D8A">
            <w:pPr>
              <w:suppressAutoHyphens/>
              <w:jc w:val="center"/>
              <w:rPr>
                <w:lang w:val="en-US"/>
              </w:rPr>
            </w:pPr>
            <w:r w:rsidRPr="00CB5C84">
              <w:t>2020</w:t>
            </w:r>
            <w:r w:rsidRPr="00CB5C84">
              <w:rPr>
                <w:lang w:val="en-US"/>
              </w:rPr>
              <w:t>*</w:t>
            </w:r>
          </w:p>
          <w:p w14:paraId="1C0A57FE" w14:textId="0DCE2C8E" w:rsidR="00653AE9" w:rsidRPr="00CB5C84" w:rsidRDefault="00653AE9" w:rsidP="00905D8A">
            <w:pPr>
              <w:suppressAutoHyphens/>
              <w:jc w:val="center"/>
              <w:rPr>
                <w:lang w:val="en-US"/>
              </w:rPr>
            </w:pPr>
            <w:r w:rsidRPr="00CB5C84">
              <w:t>(замена 10 МВА на 16 МВА)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0EBA" w14:textId="2B7B37A9" w:rsidR="00905D8A" w:rsidRPr="00CB5C84" w:rsidRDefault="00905D8A" w:rsidP="00905D8A">
            <w:pPr>
              <w:suppressAutoHyphens/>
              <w:jc w:val="center"/>
              <w:rPr>
                <w:vertAlign w:val="superscript"/>
              </w:rPr>
            </w:pPr>
            <w:r w:rsidRPr="00CB5C84">
              <w:t>2020</w:t>
            </w:r>
          </w:p>
          <w:p w14:paraId="53DE65A4" w14:textId="01CCC4B3" w:rsidR="00905D8A" w:rsidRPr="00CB5C84" w:rsidRDefault="00905D8A" w:rsidP="00905D8A">
            <w:pPr>
              <w:suppressAutoHyphens/>
              <w:jc w:val="center"/>
            </w:pPr>
            <w:r w:rsidRPr="00CB5C84">
              <w:t>(замена 10 МВА на 16 МВА)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3187" w14:textId="27A2B350" w:rsidR="00905D8A" w:rsidRPr="00CB5C84" w:rsidRDefault="00905D8A" w:rsidP="00905D8A">
            <w:pPr>
              <w:suppressAutoHyphens/>
              <w:jc w:val="center"/>
            </w:pPr>
            <w:r w:rsidRPr="00CB5C84">
              <w:t>-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BF90" w14:textId="5DB08358" w:rsidR="00905D8A" w:rsidRPr="00731C36" w:rsidRDefault="00905D8A" w:rsidP="00905D8A">
            <w:pPr>
              <w:suppressAutoHyphens/>
              <w:jc w:val="center"/>
            </w:pPr>
            <w:r w:rsidRPr="00CB5C84">
              <w:rPr>
                <w:lang w:val="en-US"/>
              </w:rPr>
              <w:t>–</w:t>
            </w:r>
          </w:p>
        </w:tc>
      </w:tr>
      <w:tr w:rsidR="00905D8A" w:rsidRPr="00EC2F55" w14:paraId="76152EEC" w14:textId="77777777" w:rsidTr="00E70CAA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4F66" w14:textId="77777777" w:rsidR="00905D8A" w:rsidRPr="00EC2F55" w:rsidRDefault="00905D8A" w:rsidP="00905D8A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9AA8" w14:textId="43C34D9F" w:rsidR="00905D8A" w:rsidRPr="00731C36" w:rsidRDefault="00905D8A" w:rsidP="00905D8A">
            <w:pPr>
              <w:keepNext/>
              <w:suppressAutoHyphens/>
              <w:jc w:val="both"/>
            </w:pPr>
            <w:r w:rsidRPr="00731C36">
              <w:t xml:space="preserve">«Реконструкция </w:t>
            </w:r>
            <w:r w:rsidRPr="00731C36">
              <w:br/>
              <w:t xml:space="preserve">ВЛ 110 кВ Л-87 от </w:t>
            </w:r>
          </w:p>
          <w:p w14:paraId="49370CF3" w14:textId="24049F36" w:rsidR="00905D8A" w:rsidRPr="00731C36" w:rsidRDefault="00905D8A" w:rsidP="00905D8A">
            <w:pPr>
              <w:keepNext/>
              <w:suppressAutoHyphens/>
              <w:jc w:val="both"/>
            </w:pPr>
            <w:r w:rsidRPr="00731C36">
              <w:t xml:space="preserve">ПС «Нарткала» до </w:t>
            </w:r>
          </w:p>
          <w:p w14:paraId="5FF8B206" w14:textId="28A72736" w:rsidR="00905D8A" w:rsidRPr="00731C36" w:rsidRDefault="00905D8A" w:rsidP="00905D8A">
            <w:pPr>
              <w:keepNext/>
              <w:suppressAutoHyphens/>
              <w:jc w:val="both"/>
            </w:pPr>
            <w:r w:rsidRPr="00731C36">
              <w:t>ПС «Прохладная»</w:t>
            </w:r>
          </w:p>
          <w:p w14:paraId="7B0EB838" w14:textId="33EDC1A8" w:rsidR="00905D8A" w:rsidRPr="00731C36" w:rsidRDefault="00905D8A" w:rsidP="00905D8A">
            <w:pPr>
              <w:keepNext/>
              <w:suppressAutoHyphens/>
              <w:jc w:val="both"/>
            </w:pPr>
            <w:r w:rsidRPr="00731C36">
              <w:t>(идентификатор инвестиционно</w:t>
            </w:r>
            <w:r w:rsidR="005B1D40">
              <w:t>го проекта – F_prj_109102_3411)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3713" w14:textId="3E5F464C" w:rsidR="00905D8A" w:rsidRPr="00731C36" w:rsidRDefault="00905D8A" w:rsidP="00905D8A">
            <w:pPr>
              <w:suppressAutoHyphens/>
              <w:jc w:val="center"/>
            </w:pPr>
            <w:r w:rsidRPr="00731C36">
              <w:t>2019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FBF6" w14:textId="77777777" w:rsidR="00905D8A" w:rsidRDefault="00C95D93" w:rsidP="00C95D93">
            <w:pPr>
              <w:suppressAutoHyphens/>
              <w:jc w:val="both"/>
            </w:pPr>
            <w:r w:rsidRPr="00731C36">
              <w:t xml:space="preserve">В паспорте инвестиционного проекта F_prj_109102_3411 раздела 3.2 «Конкретные результаты реализации инвестиционного проекта» </w:t>
            </w:r>
            <w:r w:rsidR="00905D8A" w:rsidRPr="00731C36">
              <w:t xml:space="preserve">исключить мероприятие по замене провода АС-120 на провод АС-150 ввиду отсутствия режимных обоснований необходимости </w:t>
            </w:r>
            <w:r w:rsidR="00905D8A" w:rsidRPr="00731C36">
              <w:lastRenderedPageBreak/>
              <w:t>увеличения пропускн</w:t>
            </w:r>
            <w:r w:rsidR="005B1D40">
              <w:t>ой способности</w:t>
            </w:r>
            <w:r w:rsidR="0068040D">
              <w:t>.</w:t>
            </w:r>
          </w:p>
          <w:p w14:paraId="6253C21F" w14:textId="1BF18CF3" w:rsidR="0068040D" w:rsidRPr="00731C36" w:rsidRDefault="0068040D" w:rsidP="00CB5C84">
            <w:pPr>
              <w:suppressAutoHyphens/>
              <w:jc w:val="both"/>
            </w:pPr>
            <w:r w:rsidRPr="00083B15">
              <w:t>Возможно сохранение мероприятия, реализуемого в рамках инвестиционного проекта</w:t>
            </w:r>
            <w:r>
              <w:t>,</w:t>
            </w:r>
            <w:r w:rsidRPr="00083B15">
              <w:t xml:space="preserve"> по реконструкции </w:t>
            </w:r>
            <w:r>
              <w:t>ВЛ</w:t>
            </w:r>
            <w:r w:rsidRPr="00083B15">
              <w:t xml:space="preserve"> без увеличения </w:t>
            </w:r>
            <w:r>
              <w:t xml:space="preserve">ее </w:t>
            </w:r>
            <w:r w:rsidRPr="00731C36">
              <w:t>пропускн</w:t>
            </w:r>
            <w:r>
              <w:t>ой способности</w:t>
            </w:r>
            <w:r w:rsidRPr="00083B15">
              <w:t xml:space="preserve"> в случае необходимости е</w:t>
            </w:r>
            <w:r>
              <w:t>е</w:t>
            </w:r>
            <w:r w:rsidRPr="00083B15">
              <w:t xml:space="preserve"> </w:t>
            </w:r>
            <w:r w:rsidR="00CB5C84" w:rsidRPr="00CB5C84">
              <w:t>реконструкци</w:t>
            </w:r>
            <w:r w:rsidR="00CB5C84">
              <w:t xml:space="preserve">и </w:t>
            </w:r>
            <w:r w:rsidRPr="00083B15">
              <w:t>по техническому состоянию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0098" w14:textId="4A304343" w:rsidR="00905D8A" w:rsidRPr="00731C36" w:rsidRDefault="00905D8A" w:rsidP="00905D8A">
            <w:pPr>
              <w:suppressAutoHyphens/>
              <w:jc w:val="both"/>
            </w:pPr>
            <w:r w:rsidRPr="00731C36">
              <w:lastRenderedPageBreak/>
              <w:t>Риск</w:t>
            </w:r>
            <w:r w:rsidR="005B1D40">
              <w:t>и для энергосистемы отсутствуют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9F2F" w14:textId="58A8447A" w:rsidR="00905D8A" w:rsidRPr="00731C36" w:rsidRDefault="00905D8A" w:rsidP="00905D8A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B15B" w14:textId="072BD53E" w:rsidR="00905D8A" w:rsidRPr="00731C36" w:rsidRDefault="00905D8A" w:rsidP="00905D8A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BD63" w14:textId="4BBDDD79" w:rsidR="00905D8A" w:rsidRPr="00731C36" w:rsidRDefault="00905D8A" w:rsidP="00905D8A">
            <w:pPr>
              <w:suppressAutoHyphens/>
              <w:jc w:val="center"/>
              <w:rPr>
                <w:lang w:val="en-US"/>
              </w:rPr>
            </w:pPr>
            <w:r w:rsidRPr="00731C36">
              <w:t>2019</w:t>
            </w:r>
            <w:r w:rsidRPr="00731C36">
              <w:rPr>
                <w:lang w:val="en-US"/>
              </w:rPr>
              <w:t>*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43D4" w14:textId="6C4CD1FA" w:rsidR="00905D8A" w:rsidRPr="00731C36" w:rsidRDefault="00905D8A" w:rsidP="00905D8A">
            <w:pPr>
              <w:suppressAutoHyphens/>
              <w:jc w:val="center"/>
            </w:pPr>
            <w:r w:rsidRPr="00731C36">
              <w:t>2018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CCB7" w14:textId="499438F2" w:rsidR="00905D8A" w:rsidRPr="00731C36" w:rsidRDefault="00905D8A" w:rsidP="00905D8A">
            <w:pPr>
              <w:suppressAutoHyphens/>
              <w:jc w:val="center"/>
            </w:pPr>
            <w:r w:rsidRPr="00731C36">
              <w:t>2018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8B3B" w14:textId="6F16CD6D" w:rsidR="00905D8A" w:rsidRPr="00731C36" w:rsidRDefault="00905D8A" w:rsidP="00905D8A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</w:tr>
      <w:tr w:rsidR="00905D8A" w:rsidRPr="00EC2F55" w14:paraId="2556D225" w14:textId="77777777" w:rsidTr="00E70CAA">
        <w:tc>
          <w:tcPr>
            <w:tcW w:w="219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8129" w14:textId="199D394E" w:rsidR="00905D8A" w:rsidRPr="00731C36" w:rsidRDefault="00905D8A" w:rsidP="00905D8A">
            <w:pPr>
              <w:suppressAutoHyphens/>
              <w:jc w:val="center"/>
            </w:pPr>
            <w:r w:rsidRPr="00731C36">
              <w:t>Энергосистема Республики Северная Осетия – Алания</w:t>
            </w:r>
            <w:r w:rsidRPr="00731C36">
              <w:rPr>
                <w:rStyle w:val="affd"/>
              </w:rPr>
              <w:footnoteReference w:id="6"/>
            </w:r>
          </w:p>
        </w:tc>
      </w:tr>
      <w:tr w:rsidR="00905D8A" w:rsidRPr="00EC2F55" w14:paraId="7AC683BC" w14:textId="77777777" w:rsidTr="00E70CAA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180F" w14:textId="77777777" w:rsidR="00905D8A" w:rsidRPr="00EC2F55" w:rsidRDefault="00905D8A" w:rsidP="00905D8A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9739" w14:textId="6CEA297C" w:rsidR="00905D8A" w:rsidRPr="00731C36" w:rsidRDefault="00905D8A" w:rsidP="00905D8A">
            <w:pPr>
              <w:keepNext/>
              <w:suppressAutoHyphens/>
              <w:jc w:val="both"/>
            </w:pPr>
            <w:r w:rsidRPr="00731C36">
              <w:t xml:space="preserve">«Реконструкция </w:t>
            </w:r>
          </w:p>
          <w:p w14:paraId="4E0A21F3" w14:textId="77777777" w:rsidR="00905D8A" w:rsidRPr="00731C36" w:rsidRDefault="00905D8A" w:rsidP="00905D8A">
            <w:pPr>
              <w:keepNext/>
              <w:suppressAutoHyphens/>
              <w:jc w:val="both"/>
            </w:pPr>
            <w:r w:rsidRPr="00731C36">
              <w:t>ВЛ 110 кВ Алагир-</w:t>
            </w:r>
            <w:proofErr w:type="spellStart"/>
            <w:r w:rsidRPr="00731C36">
              <w:t>Унал</w:t>
            </w:r>
            <w:proofErr w:type="spellEnd"/>
            <w:r w:rsidRPr="00731C36">
              <w:t xml:space="preserve">, ВЛ 110 кВ </w:t>
            </w:r>
            <w:proofErr w:type="spellStart"/>
            <w:r w:rsidRPr="00731C36">
              <w:t>Унал-Мизур</w:t>
            </w:r>
            <w:proofErr w:type="spellEnd"/>
            <w:r w:rsidRPr="00731C36">
              <w:t xml:space="preserve">,  </w:t>
            </w:r>
          </w:p>
          <w:p w14:paraId="75C5429D" w14:textId="77777777" w:rsidR="00905D8A" w:rsidRPr="00731C36" w:rsidRDefault="00905D8A" w:rsidP="00905D8A">
            <w:pPr>
              <w:keepNext/>
              <w:suppressAutoHyphens/>
              <w:jc w:val="both"/>
            </w:pPr>
            <w:r w:rsidRPr="00731C36">
              <w:t xml:space="preserve">ВЛ 110 кВ </w:t>
            </w:r>
            <w:proofErr w:type="spellStart"/>
            <w:r w:rsidRPr="00731C36">
              <w:t>Мизур-Нузал</w:t>
            </w:r>
            <w:proofErr w:type="spellEnd"/>
            <w:r w:rsidRPr="00731C36">
              <w:t xml:space="preserve">, ВЛ 110 кВ </w:t>
            </w:r>
            <w:proofErr w:type="spellStart"/>
            <w:r w:rsidRPr="00731C36">
              <w:t>Фиагдон-Кармадон</w:t>
            </w:r>
            <w:proofErr w:type="spellEnd"/>
            <w:r w:rsidRPr="00731C36">
              <w:t xml:space="preserve">, замена ошиновки на ПС 110 кВ </w:t>
            </w:r>
            <w:proofErr w:type="spellStart"/>
            <w:r w:rsidRPr="00731C36">
              <w:t>Нузал</w:t>
            </w:r>
            <w:proofErr w:type="spellEnd"/>
            <w:r w:rsidRPr="00731C36">
              <w:t xml:space="preserve"> в ячейке ВЛ 110 кВ на ПС 110 кВ </w:t>
            </w:r>
            <w:proofErr w:type="spellStart"/>
            <w:r w:rsidRPr="00731C36">
              <w:t>Мизур</w:t>
            </w:r>
            <w:proofErr w:type="spellEnd"/>
            <w:r w:rsidRPr="00731C36">
              <w:t xml:space="preserve">, замена на ПС 110 кВ </w:t>
            </w:r>
            <w:proofErr w:type="spellStart"/>
            <w:r w:rsidRPr="00731C36">
              <w:t>Нузал</w:t>
            </w:r>
            <w:proofErr w:type="spellEnd"/>
            <w:r w:rsidRPr="00731C36">
              <w:t xml:space="preserve"> ТТ в ячейках ВЛ 110 кВ на </w:t>
            </w:r>
          </w:p>
          <w:p w14:paraId="2B996AFC" w14:textId="121CB48B" w:rsidR="00905D8A" w:rsidRPr="00731C36" w:rsidRDefault="00905D8A" w:rsidP="00905D8A">
            <w:pPr>
              <w:keepNext/>
              <w:suppressAutoHyphens/>
              <w:jc w:val="both"/>
            </w:pPr>
            <w:r w:rsidRPr="00731C36">
              <w:t xml:space="preserve">ПС 110 кВ </w:t>
            </w:r>
            <w:proofErr w:type="spellStart"/>
            <w:r w:rsidRPr="00731C36">
              <w:t>Мизур</w:t>
            </w:r>
            <w:proofErr w:type="spellEnd"/>
            <w:r w:rsidRPr="00731C36">
              <w:t xml:space="preserve"> и Головную </w:t>
            </w:r>
            <w:proofErr w:type="gramStart"/>
            <w:r w:rsidRPr="00731C36">
              <w:t>ЗГЭС  для</w:t>
            </w:r>
            <w:proofErr w:type="gramEnd"/>
            <w:r w:rsidRPr="00731C36">
              <w:t xml:space="preserve"> строительства второй ЛЭП-110 кВ в </w:t>
            </w:r>
            <w:proofErr w:type="spellStart"/>
            <w:r w:rsidRPr="00731C36">
              <w:t>Юж.Осетии</w:t>
            </w:r>
            <w:proofErr w:type="spellEnd"/>
            <w:r w:rsidRPr="00731C36">
              <w:t>»</w:t>
            </w:r>
          </w:p>
          <w:p w14:paraId="5357D8EE" w14:textId="676286D2" w:rsidR="00905D8A" w:rsidRPr="00731C36" w:rsidRDefault="00905D8A" w:rsidP="00905D8A">
            <w:pPr>
              <w:keepNext/>
              <w:suppressAutoHyphens/>
              <w:jc w:val="both"/>
            </w:pPr>
            <w:r w:rsidRPr="00731C36">
              <w:t>(идентификатор инв</w:t>
            </w:r>
            <w:r w:rsidR="005B1D40">
              <w:t>естиционного проекта – J_sof47)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085C" w14:textId="139CF4FC" w:rsidR="00905D8A" w:rsidRPr="00731C36" w:rsidRDefault="00905D8A" w:rsidP="00905D8A">
            <w:pPr>
              <w:suppressAutoHyphens/>
              <w:jc w:val="center"/>
            </w:pPr>
            <w:r w:rsidRPr="00731C36">
              <w:t>2020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692A" w14:textId="5C0E2709" w:rsidR="00905D8A" w:rsidRPr="00731C36" w:rsidRDefault="00905D8A" w:rsidP="00905D8A">
            <w:pPr>
              <w:keepNext/>
              <w:suppressAutoHyphens/>
              <w:jc w:val="both"/>
            </w:pPr>
            <w:r w:rsidRPr="00731C36">
              <w:t>В инвестиционн</w:t>
            </w:r>
            <w:r w:rsidR="0015765B">
              <w:t>ый</w:t>
            </w:r>
            <w:r w:rsidRPr="00731C36">
              <w:t xml:space="preserve"> про</w:t>
            </w:r>
            <w:r w:rsidR="00462D8A" w:rsidRPr="00731C36">
              <w:t>ект J_sof47</w:t>
            </w:r>
            <w:r w:rsidRPr="00731C36">
              <w:t xml:space="preserve"> до</w:t>
            </w:r>
            <w:r w:rsidR="00462D8A" w:rsidRPr="00731C36">
              <w:t xml:space="preserve">бавить </w:t>
            </w:r>
            <w:r w:rsidRPr="00731C36">
              <w:t>следующи</w:t>
            </w:r>
            <w:r w:rsidR="0027023A">
              <w:t>е</w:t>
            </w:r>
            <w:r w:rsidRPr="00731C36">
              <w:t xml:space="preserve"> мероприятия</w:t>
            </w:r>
            <w:r w:rsidR="00462D8A" w:rsidRPr="00731C36">
              <w:t xml:space="preserve"> со сроком </w:t>
            </w:r>
            <w:r w:rsidR="008A16D7" w:rsidRPr="00731C36">
              <w:t>выполнения</w:t>
            </w:r>
            <w:r w:rsidR="00462D8A" w:rsidRPr="00731C36">
              <w:t xml:space="preserve"> в 2020 году</w:t>
            </w:r>
            <w:r w:rsidRPr="00731C36">
              <w:t>:</w:t>
            </w:r>
          </w:p>
          <w:p w14:paraId="6AAB351D" w14:textId="26F545F6" w:rsidR="00905D8A" w:rsidRPr="00731C36" w:rsidRDefault="00905D8A" w:rsidP="00731C36">
            <w:pPr>
              <w:pStyle w:val="af3"/>
              <w:keepNext/>
              <w:numPr>
                <w:ilvl w:val="0"/>
                <w:numId w:val="35"/>
              </w:numPr>
              <w:tabs>
                <w:tab w:val="left" w:pos="476"/>
              </w:tabs>
              <w:suppressAutoHyphens/>
              <w:ind w:left="50" w:firstLine="181"/>
              <w:jc w:val="both"/>
            </w:pPr>
            <w:r w:rsidRPr="00731C36">
              <w:t xml:space="preserve">реконструкция ПС 110 кВ Алагир с заменой ТТ </w:t>
            </w:r>
            <w:r w:rsidR="00C9513E">
              <w:t xml:space="preserve">с номинальным током 400 </w:t>
            </w:r>
            <w:proofErr w:type="gramStart"/>
            <w:r w:rsidR="00C9513E">
              <w:t>А</w:t>
            </w:r>
            <w:proofErr w:type="gramEnd"/>
            <w:r w:rsidR="00C9513E" w:rsidRPr="00731C36">
              <w:t xml:space="preserve"> </w:t>
            </w:r>
            <w:r w:rsidRPr="00731C36">
              <w:t xml:space="preserve">в ячейке ВЛ 110 кВ Алагир </w:t>
            </w:r>
            <w:r w:rsidR="008C2993" w:rsidRPr="00731C36">
              <w:t>–</w:t>
            </w:r>
            <w:r w:rsidRPr="00731C36">
              <w:t xml:space="preserve"> </w:t>
            </w:r>
            <w:proofErr w:type="spellStart"/>
            <w:r w:rsidRPr="00731C36">
              <w:t>Унал</w:t>
            </w:r>
            <w:proofErr w:type="spellEnd"/>
            <w:r w:rsidRPr="00731C36">
              <w:t xml:space="preserve"> (Л-14)</w:t>
            </w:r>
            <w:r w:rsidR="00C9513E">
              <w:t xml:space="preserve"> на ТТ с номинальным током 600 А</w:t>
            </w:r>
            <w:r w:rsidRPr="00731C36">
              <w:t xml:space="preserve">; </w:t>
            </w:r>
          </w:p>
          <w:p w14:paraId="452196F7" w14:textId="29C4AD38" w:rsidR="00905D8A" w:rsidRPr="00731C36" w:rsidRDefault="00905D8A" w:rsidP="00731C36">
            <w:pPr>
              <w:pStyle w:val="af3"/>
              <w:keepNext/>
              <w:numPr>
                <w:ilvl w:val="0"/>
                <w:numId w:val="35"/>
              </w:numPr>
              <w:tabs>
                <w:tab w:val="left" w:pos="476"/>
              </w:tabs>
              <w:suppressAutoHyphens/>
              <w:ind w:left="50" w:firstLine="181"/>
              <w:jc w:val="both"/>
            </w:pPr>
            <w:r w:rsidRPr="00731C36">
              <w:t xml:space="preserve">реконструкция ПС 110 кВ </w:t>
            </w:r>
            <w:proofErr w:type="spellStart"/>
            <w:r w:rsidRPr="00731C36">
              <w:t>Мизур</w:t>
            </w:r>
            <w:proofErr w:type="spellEnd"/>
            <w:r w:rsidRPr="00731C36">
              <w:t xml:space="preserve"> с заменой ТТ</w:t>
            </w:r>
            <w:r w:rsidR="00C9513E">
              <w:t xml:space="preserve"> с номинальным током 400 </w:t>
            </w:r>
            <w:proofErr w:type="gramStart"/>
            <w:r w:rsidR="00C9513E">
              <w:t>А</w:t>
            </w:r>
            <w:proofErr w:type="gramEnd"/>
            <w:r w:rsidRPr="00731C36">
              <w:t xml:space="preserve"> в ячейке ВЛ 110 кВ </w:t>
            </w:r>
            <w:proofErr w:type="spellStart"/>
            <w:r w:rsidRPr="00731C36">
              <w:t>Унал</w:t>
            </w:r>
            <w:proofErr w:type="spellEnd"/>
            <w:r w:rsidRPr="00731C36">
              <w:t xml:space="preserve"> </w:t>
            </w:r>
            <w:r w:rsidR="00FC67EF" w:rsidRPr="00FC67EF">
              <w:t>–</w:t>
            </w:r>
            <w:r w:rsidRPr="00731C36">
              <w:t xml:space="preserve"> </w:t>
            </w:r>
            <w:proofErr w:type="spellStart"/>
            <w:r w:rsidRPr="00731C36">
              <w:t>Мизур</w:t>
            </w:r>
            <w:proofErr w:type="spellEnd"/>
            <w:r w:rsidRPr="00731C36">
              <w:t xml:space="preserve"> (Л-18)</w:t>
            </w:r>
            <w:r w:rsidR="00C9513E">
              <w:t xml:space="preserve"> на ТТ с номинальным током 600 А</w:t>
            </w:r>
            <w:r w:rsidRPr="00731C36">
              <w:t>;</w:t>
            </w:r>
          </w:p>
          <w:p w14:paraId="34A95E1E" w14:textId="456311BB" w:rsidR="00905D8A" w:rsidRPr="00731C36" w:rsidRDefault="00905D8A" w:rsidP="00731C36">
            <w:pPr>
              <w:pStyle w:val="af3"/>
              <w:keepNext/>
              <w:numPr>
                <w:ilvl w:val="0"/>
                <w:numId w:val="35"/>
              </w:numPr>
              <w:tabs>
                <w:tab w:val="left" w:pos="476"/>
              </w:tabs>
              <w:suppressAutoHyphens/>
              <w:ind w:left="50" w:firstLine="181"/>
              <w:jc w:val="both"/>
            </w:pPr>
            <w:r w:rsidRPr="00731C36">
              <w:t xml:space="preserve">реконструкция ПС 110 кВ </w:t>
            </w:r>
            <w:proofErr w:type="spellStart"/>
            <w:r w:rsidRPr="00731C36">
              <w:t>Фиагдон</w:t>
            </w:r>
            <w:proofErr w:type="spellEnd"/>
            <w:r w:rsidRPr="00731C36">
              <w:t xml:space="preserve"> с заменой ошино</w:t>
            </w:r>
            <w:r w:rsidR="008C2993" w:rsidRPr="00731C36">
              <w:t xml:space="preserve">вки </w:t>
            </w:r>
            <w:r w:rsidR="00214FC9">
              <w:t xml:space="preserve">(АС-95) </w:t>
            </w:r>
            <w:r w:rsidR="008C2993" w:rsidRPr="00731C36">
              <w:t xml:space="preserve">в ячейке ВЛ 110 кВ </w:t>
            </w:r>
            <w:proofErr w:type="spellStart"/>
            <w:r w:rsidR="008C2993" w:rsidRPr="00731C36">
              <w:t>Фиагдон</w:t>
            </w:r>
            <w:proofErr w:type="spellEnd"/>
            <w:r w:rsidR="008C2993" w:rsidRPr="00731C36">
              <w:t xml:space="preserve"> –</w:t>
            </w:r>
            <w:r w:rsidRPr="00731C36">
              <w:t xml:space="preserve"> </w:t>
            </w:r>
            <w:proofErr w:type="spellStart"/>
            <w:r w:rsidRPr="00731C36">
              <w:t>Кармадон</w:t>
            </w:r>
            <w:proofErr w:type="spellEnd"/>
            <w:r w:rsidRPr="00731C36">
              <w:t xml:space="preserve"> (Л-17)</w:t>
            </w:r>
            <w:r w:rsidR="00214FC9">
              <w:t xml:space="preserve"> на провод АС-150</w:t>
            </w:r>
            <w:r w:rsidRPr="00731C36">
              <w:t>,</w:t>
            </w:r>
          </w:p>
          <w:p w14:paraId="608C7D50" w14:textId="7975E329" w:rsidR="00905D8A" w:rsidRPr="00731C36" w:rsidRDefault="00905D8A" w:rsidP="00905D8A">
            <w:pPr>
              <w:keepNext/>
              <w:suppressAutoHyphens/>
              <w:jc w:val="both"/>
            </w:pPr>
            <w:r w:rsidRPr="00731C36">
              <w:t xml:space="preserve">в соответствии с решениями внестадийной работы </w:t>
            </w:r>
            <w:r w:rsidR="00C9513E">
              <w:t xml:space="preserve">по титулу </w:t>
            </w:r>
            <w:r w:rsidRPr="00731C36">
              <w:t>«</w:t>
            </w:r>
            <w:r w:rsidR="00C9513E">
              <w:t>Проектно-изыскательские работы для т</w:t>
            </w:r>
            <w:r w:rsidRPr="00731C36">
              <w:t>ехнико-экономическо</w:t>
            </w:r>
            <w:r w:rsidR="00C9513E">
              <w:t>го</w:t>
            </w:r>
            <w:r w:rsidRPr="00731C36">
              <w:t xml:space="preserve"> обосновани</w:t>
            </w:r>
            <w:r w:rsidR="00C9513E">
              <w:t>я</w:t>
            </w:r>
            <w:r w:rsidRPr="00731C36">
              <w:t xml:space="preserve"> строительства второй ЛЭП 110 кВ в Республику Южная Осетия в целях повышения надежности функционирования </w:t>
            </w:r>
            <w:r w:rsidRPr="00731C36">
              <w:lastRenderedPageBreak/>
              <w:t>энергос</w:t>
            </w:r>
            <w:r w:rsidR="005B1D40">
              <w:t>истемы Республики Южная Осетия»</w:t>
            </w:r>
          </w:p>
          <w:p w14:paraId="238FB2D3" w14:textId="7C69FFEF" w:rsidR="00905D8A" w:rsidRPr="00731C36" w:rsidRDefault="00905D8A" w:rsidP="00905D8A">
            <w:pPr>
              <w:keepNext/>
              <w:suppressAutoHyphens/>
              <w:jc w:val="both"/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16CD" w14:textId="60174060" w:rsidR="00905D8A" w:rsidRPr="00731C36" w:rsidRDefault="00905D8A" w:rsidP="00905D8A">
            <w:pPr>
              <w:suppressAutoHyphens/>
              <w:jc w:val="both"/>
            </w:pPr>
            <w:r w:rsidRPr="00731C36">
              <w:lastRenderedPageBreak/>
              <w:t>Превышение допустимой токовой нагрузки указанных ВЛ 110 кВ и оборудования при вводе в работу второй ЛЭП 110 кВ в Республику Южная Осетия в целях повышения надежности функционирования энерго</w:t>
            </w:r>
            <w:r w:rsidR="005B1D40">
              <w:t>системы Республики Южная Осетия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39DC" w14:textId="77777777" w:rsidR="00905D8A" w:rsidRPr="00731C36" w:rsidRDefault="00905D8A" w:rsidP="00905D8A">
            <w:pPr>
              <w:suppressAutoHyphens/>
              <w:jc w:val="center"/>
            </w:pPr>
            <w:r w:rsidRPr="00731C36">
              <w:t>2020</w:t>
            </w:r>
          </w:p>
          <w:p w14:paraId="6293A19E" w14:textId="18A389FD" w:rsidR="00905D8A" w:rsidRPr="00731C36" w:rsidRDefault="00905D8A" w:rsidP="00905D8A">
            <w:pPr>
              <w:suppressAutoHyphens/>
              <w:jc w:val="center"/>
            </w:pPr>
            <w:r w:rsidRPr="00731C36">
              <w:t xml:space="preserve">(КЛ 110 кВ от ПС 110 кВ Северный Портал до южного портала </w:t>
            </w:r>
            <w:proofErr w:type="spellStart"/>
            <w:r w:rsidRPr="00731C36">
              <w:t>Рокского</w:t>
            </w:r>
            <w:proofErr w:type="spellEnd"/>
            <w:r w:rsidRPr="00731C36">
              <w:t xml:space="preserve"> тоннеля)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69F4" w14:textId="77777777" w:rsidR="00905D8A" w:rsidRPr="00731C36" w:rsidRDefault="00905D8A" w:rsidP="00905D8A">
            <w:pPr>
              <w:suppressAutoHyphens/>
              <w:jc w:val="center"/>
            </w:pPr>
            <w:r w:rsidRPr="00731C36">
              <w:t>2020</w:t>
            </w:r>
          </w:p>
          <w:p w14:paraId="4C7A9493" w14:textId="77777777" w:rsidR="00905D8A" w:rsidRPr="00731C36" w:rsidRDefault="00905D8A" w:rsidP="00905D8A">
            <w:pPr>
              <w:suppressAutoHyphens/>
              <w:jc w:val="center"/>
            </w:pPr>
            <w:r w:rsidRPr="00731C36">
              <w:t xml:space="preserve">(КЛ 110 кВ от ПС 110 кВ Северный Портал до южного </w:t>
            </w:r>
          </w:p>
          <w:p w14:paraId="54AC20DC" w14:textId="15A2AA90" w:rsidR="00905D8A" w:rsidRPr="00731C36" w:rsidRDefault="00905D8A" w:rsidP="00905D8A">
            <w:pPr>
              <w:suppressAutoHyphens/>
              <w:jc w:val="center"/>
            </w:pPr>
            <w:r w:rsidRPr="00731C36">
              <w:t xml:space="preserve">портала </w:t>
            </w:r>
            <w:proofErr w:type="spellStart"/>
            <w:r w:rsidRPr="00731C36">
              <w:t>Рокского</w:t>
            </w:r>
            <w:proofErr w:type="spellEnd"/>
            <w:r w:rsidRPr="00731C36">
              <w:t xml:space="preserve"> тоннеля)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786D" w14:textId="473F2C0A" w:rsidR="00905D8A" w:rsidRPr="00731C36" w:rsidRDefault="00905D8A" w:rsidP="00905D8A">
            <w:pPr>
              <w:suppressAutoHyphens/>
              <w:jc w:val="center"/>
            </w:pPr>
            <w:r w:rsidRPr="00731C36">
              <w:t>2020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EC01" w14:textId="6FF3DA60" w:rsidR="00905D8A" w:rsidRPr="00731C36" w:rsidRDefault="00905D8A" w:rsidP="00905D8A">
            <w:pPr>
              <w:suppressAutoHyphens/>
              <w:jc w:val="center"/>
            </w:pPr>
            <w:r w:rsidRPr="00731C36">
              <w:t xml:space="preserve"> –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A640" w14:textId="49BAA1A7" w:rsidR="00905D8A" w:rsidRPr="00731C36" w:rsidRDefault="00905D8A" w:rsidP="00905D8A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E397" w14:textId="34E0E9DF" w:rsidR="00905D8A" w:rsidRPr="00731C36" w:rsidRDefault="00905D8A" w:rsidP="00905D8A">
            <w:pPr>
              <w:suppressAutoHyphens/>
              <w:jc w:val="center"/>
              <w:rPr>
                <w:vertAlign w:val="superscript"/>
              </w:rPr>
            </w:pPr>
            <w:r w:rsidRPr="00731C36">
              <w:t>2018</w:t>
            </w:r>
            <w:r w:rsidRPr="00731C36">
              <w:rPr>
                <w:rStyle w:val="affd"/>
              </w:rPr>
              <w:footnoteReference w:id="7"/>
            </w:r>
          </w:p>
          <w:p w14:paraId="78CBE5A1" w14:textId="3A98956E" w:rsidR="00905D8A" w:rsidRPr="00731C36" w:rsidRDefault="00905D8A" w:rsidP="00905D8A">
            <w:pPr>
              <w:suppressAutoHyphens/>
              <w:jc w:val="center"/>
            </w:pPr>
            <w:r w:rsidRPr="00731C36">
              <w:t>(«Проектно-изыскательские работы для технико-экономического обоснования строительства второй ЛЭП 110 кВ в Республику Южная Осетия в целях повышения надежности функционирования энергосистемы Республики Южная Осетия»),</w:t>
            </w:r>
          </w:p>
          <w:p w14:paraId="41354028" w14:textId="77777777" w:rsidR="00905D8A" w:rsidRPr="00731C36" w:rsidRDefault="00905D8A" w:rsidP="00905D8A">
            <w:pPr>
              <w:suppressAutoHyphens/>
              <w:jc w:val="center"/>
            </w:pPr>
          </w:p>
          <w:p w14:paraId="32EB2350" w14:textId="125EDB59" w:rsidR="00905D8A" w:rsidRPr="00731C36" w:rsidRDefault="00905D8A" w:rsidP="00905D8A">
            <w:pPr>
              <w:suppressAutoHyphens/>
              <w:jc w:val="center"/>
            </w:pPr>
            <w:r w:rsidRPr="00731C36">
              <w:t>2019</w:t>
            </w:r>
            <w:r w:rsidRPr="00731C36">
              <w:rPr>
                <w:rStyle w:val="affd"/>
              </w:rPr>
              <w:footnoteReference w:id="8"/>
            </w:r>
          </w:p>
          <w:p w14:paraId="3899AE75" w14:textId="55CFDA0D" w:rsidR="00905D8A" w:rsidRPr="00731C36" w:rsidRDefault="00905D8A" w:rsidP="00905D8A">
            <w:pPr>
              <w:suppressAutoHyphens/>
              <w:jc w:val="center"/>
            </w:pPr>
            <w:r w:rsidRPr="00731C36">
              <w:t xml:space="preserve">(«Строительство одноцепного кабельного участка 110 кВ от ПС 110 кВ </w:t>
            </w:r>
            <w:r w:rsidRPr="00731C36">
              <w:lastRenderedPageBreak/>
              <w:t>Северный Портал ориентировочной протяженностью 4,5 км с реконструкцией ПС 110 кВ Северный Портал (расширение КРУЭ-110 кВ на одно линейное присоединение)»)</w:t>
            </w:r>
          </w:p>
        </w:tc>
      </w:tr>
      <w:tr w:rsidR="00905D8A" w:rsidRPr="00EC2F55" w14:paraId="2C1D6CDE" w14:textId="77777777" w:rsidTr="00E70CAA">
        <w:tc>
          <w:tcPr>
            <w:tcW w:w="219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7626" w14:textId="3546442D" w:rsidR="00905D8A" w:rsidRPr="00731C36" w:rsidRDefault="00905D8A" w:rsidP="00905D8A">
            <w:pPr>
              <w:suppressAutoHyphens/>
              <w:jc w:val="center"/>
              <w:rPr>
                <w:lang w:val="en-US"/>
              </w:rPr>
            </w:pPr>
            <w:r w:rsidRPr="00731C36">
              <w:lastRenderedPageBreak/>
              <w:t>Энергосистема Республики Ингушетия</w:t>
            </w:r>
            <w:r w:rsidRPr="00731C36">
              <w:rPr>
                <w:rStyle w:val="affd"/>
              </w:rPr>
              <w:footnoteReference w:id="9"/>
            </w:r>
          </w:p>
        </w:tc>
      </w:tr>
      <w:tr w:rsidR="00905D8A" w:rsidRPr="00EC2F55" w14:paraId="3415466E" w14:textId="77777777" w:rsidTr="00E70CAA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4B0C" w14:textId="77777777" w:rsidR="00905D8A" w:rsidRPr="00EC2F55" w:rsidRDefault="00905D8A" w:rsidP="00905D8A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94EB" w14:textId="57A5CBB0" w:rsidR="00905D8A" w:rsidRPr="00731C36" w:rsidRDefault="00905D8A" w:rsidP="00905D8A">
            <w:pPr>
              <w:keepNext/>
              <w:suppressAutoHyphens/>
              <w:jc w:val="both"/>
            </w:pPr>
            <w:r w:rsidRPr="00731C36">
              <w:t>«Строительство ВЛ 110</w:t>
            </w:r>
            <w:r w:rsidRPr="00731C36">
              <w:rPr>
                <w:lang w:val="en-US"/>
              </w:rPr>
              <w:t> </w:t>
            </w:r>
            <w:r w:rsidRPr="00731C36">
              <w:t xml:space="preserve">кВ Грозненская ТЭС – </w:t>
            </w:r>
            <w:proofErr w:type="spellStart"/>
            <w:r w:rsidRPr="00731C36">
              <w:t>Плиево</w:t>
            </w:r>
            <w:proofErr w:type="spellEnd"/>
            <w:r w:rsidRPr="00731C36">
              <w:t>-Новая (до административной границы с Чеченской Республикой) с организацией схемы плавки гололеда»</w:t>
            </w:r>
          </w:p>
          <w:p w14:paraId="40DA19B9" w14:textId="7BE1C170" w:rsidR="00905D8A" w:rsidRPr="00731C36" w:rsidRDefault="00905D8A" w:rsidP="00905D8A">
            <w:pPr>
              <w:suppressAutoHyphens/>
              <w:jc w:val="both"/>
            </w:pPr>
            <w:r w:rsidRPr="00731C36">
              <w:t>(идентификатор инв</w:t>
            </w:r>
            <w:r w:rsidR="005B1D40">
              <w:t>естиционного проекта – I_inf39)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AC8C" w14:textId="1EB65F20" w:rsidR="00905D8A" w:rsidRPr="00731C36" w:rsidRDefault="00905D8A" w:rsidP="00905D8A">
            <w:pPr>
              <w:suppressAutoHyphens/>
              <w:jc w:val="center"/>
            </w:pPr>
            <w:r w:rsidRPr="00731C36">
              <w:t>2019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1E46" w14:textId="4F79AD0F" w:rsidR="00905D8A" w:rsidRPr="00731C36" w:rsidRDefault="00C95D93" w:rsidP="00C95D93">
            <w:pPr>
              <w:suppressAutoHyphens/>
              <w:jc w:val="both"/>
            </w:pPr>
            <w:r w:rsidRPr="00731C36">
              <w:t xml:space="preserve">В паспорте инвестиционного проекта I_inf39 раздела 3.2 «Конкретные результаты реализации инвестиционного проекта» скорректировать технические характеристики: </w:t>
            </w:r>
            <w:r w:rsidR="00905D8A" w:rsidRPr="00731C36">
              <w:t>указанную протяженность участка ВЛ 110 кВ</w:t>
            </w:r>
            <w:r w:rsidRPr="00731C36">
              <w:t xml:space="preserve"> изменить</w:t>
            </w:r>
            <w:r w:rsidR="00905D8A" w:rsidRPr="00731C36">
              <w:t xml:space="preserve"> с 22 км на 28,344 км, в соответствии с техническими условиями на технологическое присоединение объектов электросетевого хозяйства АО «Чеченэнерго» к электрическим сетям ПАО «МРСК Северного Кавказа» от 19.03.2018 № 777р с изменениями от 15.04.2019 (договор ТП от 27.06.2018 №288/2018), а также техническими решениями проектной документации по объекту «Строительство ВЛ 110 кВ </w:t>
            </w:r>
            <w:proofErr w:type="spellStart"/>
            <w:r w:rsidR="00905D8A" w:rsidRPr="00731C36">
              <w:t>Плиево</w:t>
            </w:r>
            <w:proofErr w:type="spellEnd"/>
            <w:r w:rsidR="00905D8A" w:rsidRPr="00731C36">
              <w:t xml:space="preserve">-Новая - </w:t>
            </w:r>
            <w:proofErr w:type="spellStart"/>
            <w:r w:rsidR="00905D8A" w:rsidRPr="00731C36">
              <w:t>закорачивающий</w:t>
            </w:r>
            <w:proofErr w:type="spellEnd"/>
            <w:r w:rsidR="00905D8A" w:rsidRPr="00731C36">
              <w:t xml:space="preserve"> пункт плавки гололеда (ЗКРП), расположенный на территории Сунженского района с организацией схемы плавки гололеда</w:t>
            </w:r>
            <w:r w:rsidR="005B1D40">
              <w:t>»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2BBD" w14:textId="5C4260F8" w:rsidR="00905D8A" w:rsidRPr="00731C36" w:rsidRDefault="00905D8A" w:rsidP="00905D8A">
            <w:pPr>
              <w:suppressAutoHyphens/>
              <w:jc w:val="both"/>
            </w:pPr>
            <w:r w:rsidRPr="00731C36">
              <w:t>Риск</w:t>
            </w:r>
            <w:r w:rsidR="005B1D40">
              <w:t>и для энергосистемы отсутствуют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B000" w14:textId="762A0FB9" w:rsidR="00905D8A" w:rsidRPr="00731C36" w:rsidRDefault="00905D8A" w:rsidP="00905D8A">
            <w:pPr>
              <w:suppressAutoHyphens/>
              <w:jc w:val="center"/>
            </w:pPr>
            <w:r w:rsidRPr="00731C36"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CEA2" w14:textId="414FA652" w:rsidR="00905D8A" w:rsidRPr="00731C36" w:rsidRDefault="00905D8A" w:rsidP="00905D8A">
            <w:pPr>
              <w:suppressAutoHyphens/>
              <w:jc w:val="center"/>
            </w:pPr>
            <w:r w:rsidRPr="00731C36"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0693" w14:textId="1E5238D8" w:rsidR="00905D8A" w:rsidRPr="00731C36" w:rsidRDefault="00905D8A" w:rsidP="00905D8A">
            <w:pPr>
              <w:suppressAutoHyphens/>
              <w:jc w:val="center"/>
            </w:pPr>
            <w:r w:rsidRPr="00731C36">
              <w:t>2019*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1A8E" w14:textId="69C5B73F" w:rsidR="00905D8A" w:rsidRPr="00731C36" w:rsidRDefault="00905D8A" w:rsidP="00905D8A">
            <w:pPr>
              <w:suppressAutoHyphens/>
              <w:jc w:val="center"/>
            </w:pPr>
            <w:r w:rsidRPr="00731C36">
              <w:t>2019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5277" w14:textId="77777777" w:rsidR="00905D8A" w:rsidRPr="00731C36" w:rsidRDefault="00905D8A" w:rsidP="00905D8A">
            <w:pPr>
              <w:suppressAutoHyphens/>
              <w:jc w:val="center"/>
            </w:pPr>
            <w:r w:rsidRPr="00731C36">
              <w:t xml:space="preserve">2018 </w:t>
            </w:r>
          </w:p>
          <w:p w14:paraId="10D99BAC" w14:textId="41FD58B3" w:rsidR="00905D8A" w:rsidRPr="00731C36" w:rsidRDefault="00905D8A" w:rsidP="00905D8A">
            <w:pPr>
              <w:suppressAutoHyphens/>
              <w:jc w:val="center"/>
            </w:pPr>
            <w:r w:rsidRPr="00731C36">
              <w:t>(ПИР)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515C" w14:textId="21400369" w:rsidR="00905D8A" w:rsidRPr="00731C36" w:rsidRDefault="00905D8A" w:rsidP="00905D8A">
            <w:pPr>
              <w:keepNext/>
              <w:suppressAutoHyphens/>
              <w:jc w:val="center"/>
            </w:pPr>
            <w:r w:rsidRPr="00731C36">
              <w:t>2019</w:t>
            </w:r>
            <w:r w:rsidRPr="00731C36">
              <w:rPr>
                <w:rStyle w:val="affd"/>
              </w:rPr>
              <w:footnoteReference w:id="10"/>
            </w:r>
            <w:r w:rsidRPr="00731C36">
              <w:t xml:space="preserve"> («Строительство ВЛ-110кВ Грозненская ТЭС-</w:t>
            </w:r>
            <w:proofErr w:type="spellStart"/>
            <w:r w:rsidRPr="00731C36">
              <w:t>Плиево</w:t>
            </w:r>
            <w:proofErr w:type="spellEnd"/>
            <w:r w:rsidRPr="00731C36">
              <w:t xml:space="preserve">-Новая (до границы с Республикой Ингушетия) с организацией схемы плавки гололеда протяженностью 53 км в рамках осуществления ТП энергетических установок </w:t>
            </w:r>
          </w:p>
          <w:p w14:paraId="0735C00C" w14:textId="27CEF4FD" w:rsidR="00905D8A" w:rsidRPr="00731C36" w:rsidRDefault="00905D8A" w:rsidP="00905D8A">
            <w:pPr>
              <w:suppressAutoHyphens/>
              <w:jc w:val="center"/>
            </w:pPr>
            <w:r w:rsidRPr="00731C36">
              <w:t xml:space="preserve">ООО "ГЭХ Инжиниринг" к электрическим сетям АО «Чеченэнерго» для обеспечения выдачи мощности Грозненской ТЭС (договор от </w:t>
            </w:r>
            <w:r w:rsidRPr="00731C36">
              <w:lastRenderedPageBreak/>
              <w:t>28.02.2018 №155/2018)»)</w:t>
            </w:r>
          </w:p>
        </w:tc>
      </w:tr>
    </w:tbl>
    <w:p w14:paraId="0D32F456" w14:textId="0DB165D8" w:rsidR="0045784E" w:rsidRDefault="0045784E" w:rsidP="001407FC">
      <w:pPr>
        <w:suppressAutoHyphens/>
        <w:jc w:val="both"/>
        <w:rPr>
          <w:sz w:val="28"/>
          <w:szCs w:val="28"/>
        </w:rPr>
      </w:pPr>
    </w:p>
    <w:p w14:paraId="699CCCD5" w14:textId="77777777" w:rsidR="00FC67EF" w:rsidRDefault="00FC67EF" w:rsidP="001407FC">
      <w:pPr>
        <w:suppressAutoHyphens/>
        <w:jc w:val="both"/>
        <w:rPr>
          <w:sz w:val="28"/>
          <w:szCs w:val="28"/>
        </w:rPr>
      </w:pPr>
    </w:p>
    <w:p w14:paraId="29C1A705" w14:textId="25664D81" w:rsidR="001407FC" w:rsidRPr="00784F36" w:rsidRDefault="001407FC" w:rsidP="005E66F1">
      <w:pPr>
        <w:pStyle w:val="af3"/>
        <w:numPr>
          <w:ilvl w:val="0"/>
          <w:numId w:val="23"/>
        </w:numPr>
        <w:suppressAutoHyphens/>
        <w:jc w:val="both"/>
        <w:rPr>
          <w:b/>
          <w:sz w:val="32"/>
          <w:szCs w:val="28"/>
        </w:rPr>
      </w:pPr>
      <w:r w:rsidRPr="00784F36">
        <w:rPr>
          <w:b/>
          <w:sz w:val="28"/>
        </w:rPr>
        <w:t>Мероприятия по оборудованию систем технологического управления (вторичному электротехническому оборудованию)</w:t>
      </w:r>
    </w:p>
    <w:p w14:paraId="60B80349" w14:textId="77777777" w:rsidR="004C532F" w:rsidRPr="006A4CD1" w:rsidRDefault="004C532F" w:rsidP="004C532F">
      <w:pPr>
        <w:pStyle w:val="af3"/>
        <w:suppressAutoHyphens/>
        <w:ind w:left="1288"/>
        <w:jc w:val="both"/>
        <w:rPr>
          <w:b/>
          <w:sz w:val="28"/>
          <w:szCs w:val="28"/>
        </w:rPr>
      </w:pPr>
    </w:p>
    <w:tbl>
      <w:tblPr>
        <w:tblW w:w="2197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50"/>
        <w:gridCol w:w="3908"/>
        <w:gridCol w:w="1668"/>
        <w:gridCol w:w="4314"/>
        <w:gridCol w:w="3765"/>
        <w:gridCol w:w="3534"/>
        <w:gridCol w:w="2109"/>
        <w:gridCol w:w="2127"/>
      </w:tblGrid>
      <w:tr w:rsidR="00875E5C" w:rsidRPr="006E0F61" w14:paraId="5D60EFB0" w14:textId="77777777" w:rsidTr="00E70CAA">
        <w:trPr>
          <w:trHeight w:val="380"/>
          <w:tblHeader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1C5C" w14:textId="77777777" w:rsidR="00875E5C" w:rsidRPr="006E0F61" w:rsidRDefault="00875E5C" w:rsidP="001F1888">
            <w:pPr>
              <w:suppressAutoHyphens/>
              <w:jc w:val="center"/>
            </w:pPr>
            <w:r w:rsidRPr="006E0F61">
              <w:t>№ п/п</w:t>
            </w:r>
          </w:p>
        </w:tc>
        <w:tc>
          <w:tcPr>
            <w:tcW w:w="3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3B077" w14:textId="77777777" w:rsidR="00875E5C" w:rsidRPr="006E0F61" w:rsidRDefault="00875E5C" w:rsidP="00694AF7">
            <w:pPr>
              <w:suppressAutoHyphens/>
              <w:jc w:val="center"/>
            </w:pPr>
            <w:r w:rsidRPr="006E0F61">
              <w:t>Наименование инвестиционного проекта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A42B" w14:textId="77777777" w:rsidR="00875E5C" w:rsidRPr="006E0F61" w:rsidRDefault="00875E5C" w:rsidP="00694AF7">
            <w:pPr>
              <w:suppressAutoHyphens/>
              <w:jc w:val="center"/>
            </w:pPr>
            <w:r w:rsidRPr="006E0F61">
              <w:t>Год реализации в соответствии с проектом ИП</w:t>
            </w:r>
          </w:p>
        </w:tc>
        <w:tc>
          <w:tcPr>
            <w:tcW w:w="4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7BE7D" w14:textId="7D1BE31C" w:rsidR="00875E5C" w:rsidRPr="006E0F61" w:rsidRDefault="00FC67EF" w:rsidP="00694AF7">
            <w:pPr>
              <w:suppressAutoHyphens/>
              <w:jc w:val="center"/>
            </w:pPr>
            <w:r>
              <w:t>Предложения по доработке п</w:t>
            </w:r>
            <w:r w:rsidR="00875E5C" w:rsidRPr="006E0F61">
              <w:t>роекта ИП</w:t>
            </w:r>
          </w:p>
        </w:tc>
        <w:tc>
          <w:tcPr>
            <w:tcW w:w="3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3BC72" w14:textId="77777777" w:rsidR="00875E5C" w:rsidRPr="006E0F61" w:rsidRDefault="00875E5C" w:rsidP="00694AF7">
            <w:pPr>
              <w:suppressAutoHyphens/>
              <w:jc w:val="center"/>
            </w:pPr>
            <w:r w:rsidRPr="006E0F61">
              <w:t>Возможные риски для энергосистемы</w:t>
            </w:r>
          </w:p>
        </w:tc>
        <w:tc>
          <w:tcPr>
            <w:tcW w:w="7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11EA2" w14:textId="77777777" w:rsidR="00875E5C" w:rsidRPr="006E0F61" w:rsidRDefault="00875E5C" w:rsidP="001F1888">
            <w:pPr>
              <w:suppressAutoHyphens/>
              <w:jc w:val="center"/>
            </w:pPr>
            <w:r w:rsidRPr="006E0F61">
              <w:t>Документы, предусматривающие мероприятия  и сроки их реализации</w:t>
            </w:r>
          </w:p>
        </w:tc>
      </w:tr>
      <w:tr w:rsidR="00875E5C" w:rsidRPr="006E0F61" w14:paraId="57CC49DE" w14:textId="77777777" w:rsidTr="00E70CAA">
        <w:trPr>
          <w:trHeight w:val="435"/>
          <w:tblHeader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80DAC" w14:textId="77777777" w:rsidR="00875E5C" w:rsidRPr="006E0F61" w:rsidRDefault="00875E5C" w:rsidP="001F1888"/>
        </w:tc>
        <w:tc>
          <w:tcPr>
            <w:tcW w:w="3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17E69" w14:textId="77777777" w:rsidR="00875E5C" w:rsidRPr="006E0F61" w:rsidRDefault="00875E5C" w:rsidP="001F1888"/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B76F5" w14:textId="77777777" w:rsidR="00875E5C" w:rsidRPr="006E0F61" w:rsidRDefault="00875E5C" w:rsidP="001F1888"/>
        </w:tc>
        <w:tc>
          <w:tcPr>
            <w:tcW w:w="4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75BD" w14:textId="77777777" w:rsidR="00875E5C" w:rsidRPr="006E0F61" w:rsidRDefault="00875E5C" w:rsidP="001F1888"/>
        </w:tc>
        <w:tc>
          <w:tcPr>
            <w:tcW w:w="3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49A3F" w14:textId="77777777" w:rsidR="00875E5C" w:rsidRPr="006E0F61" w:rsidRDefault="00875E5C" w:rsidP="001F1888"/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E1A6A" w14:textId="77777777" w:rsidR="00875E5C" w:rsidRPr="006E0F61" w:rsidRDefault="00875E5C" w:rsidP="001F1888">
            <w:pPr>
              <w:suppressAutoHyphens/>
              <w:jc w:val="center"/>
            </w:pPr>
            <w:r w:rsidRPr="006E0F61">
              <w:t>Документ-основание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7F879" w14:textId="77777777" w:rsidR="00875E5C" w:rsidRPr="006E0F61" w:rsidRDefault="00875E5C" w:rsidP="001F1888">
            <w:pPr>
              <w:suppressAutoHyphens/>
              <w:jc w:val="center"/>
            </w:pPr>
            <w:r w:rsidRPr="006E0F61">
              <w:t>ИП субъекта электроэнергетики, утвержденная в предшествующем периоде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1AFE" w14:textId="77777777" w:rsidR="00875E5C" w:rsidRPr="006E0F61" w:rsidRDefault="00875E5C" w:rsidP="001F1888">
            <w:pPr>
              <w:suppressAutoHyphens/>
              <w:jc w:val="center"/>
            </w:pPr>
            <w:r w:rsidRPr="006E0F61">
              <w:t>ИП иного субъекта электроэнергетики, осуществление мероприятий на объектах которого требуется в рамках координации ввода объектов</w:t>
            </w:r>
          </w:p>
        </w:tc>
      </w:tr>
      <w:tr w:rsidR="00FD4D57" w:rsidRPr="006E0F61" w14:paraId="0A694375" w14:textId="77777777" w:rsidTr="00E70CAA">
        <w:tc>
          <w:tcPr>
            <w:tcW w:w="2197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0A917CB1" w14:textId="34027E80" w:rsidR="00FD4D57" w:rsidRPr="00EA357E" w:rsidRDefault="001148D7" w:rsidP="000D2E59">
            <w:pPr>
              <w:suppressAutoHyphens/>
              <w:jc w:val="center"/>
            </w:pPr>
            <w:r w:rsidRPr="00CD2F10">
              <w:t>Энергосистема Республики Дагестан</w:t>
            </w:r>
          </w:p>
        </w:tc>
      </w:tr>
      <w:tr w:rsidR="008D38FA" w:rsidRPr="006E0F61" w14:paraId="6B964FFC" w14:textId="77777777" w:rsidTr="00E70CAA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3B20476E" w14:textId="77777777" w:rsidR="008D38FA" w:rsidRPr="006E0F61" w:rsidRDefault="008D38FA" w:rsidP="008D38FA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5F1F8BE8" w14:textId="77777777" w:rsidR="008D38FA" w:rsidRPr="00731C36" w:rsidRDefault="008D38FA" w:rsidP="008D38FA">
            <w:pPr>
              <w:tabs>
                <w:tab w:val="left" w:pos="369"/>
              </w:tabs>
              <w:suppressAutoHyphens/>
              <w:jc w:val="both"/>
            </w:pPr>
            <w:r w:rsidRPr="00731C36">
              <w:t>Реализация мероприятий по организации прямых каналов телефонной связи АО «Дагестанская сетевая компания» с дежурной сменой энергообъектов:</w:t>
            </w:r>
          </w:p>
          <w:p w14:paraId="2AD6E8BB" w14:textId="77777777" w:rsidR="008D38FA" w:rsidRPr="00731C36" w:rsidRDefault="008D38FA" w:rsidP="00F25860">
            <w:pPr>
              <w:pStyle w:val="af3"/>
              <w:numPr>
                <w:ilvl w:val="0"/>
                <w:numId w:val="34"/>
              </w:numPr>
              <w:tabs>
                <w:tab w:val="left" w:pos="0"/>
              </w:tabs>
              <w:suppressAutoHyphens/>
              <w:jc w:val="both"/>
            </w:pPr>
            <w:r w:rsidRPr="00731C36">
              <w:t>Махачкалинская ТЭЦ;</w:t>
            </w:r>
          </w:p>
          <w:p w14:paraId="68F1A459" w14:textId="77777777" w:rsidR="008D38FA" w:rsidRPr="00731C36" w:rsidRDefault="008D38FA" w:rsidP="00F25860">
            <w:pPr>
              <w:pStyle w:val="af3"/>
              <w:numPr>
                <w:ilvl w:val="0"/>
                <w:numId w:val="34"/>
              </w:numPr>
              <w:tabs>
                <w:tab w:val="left" w:pos="0"/>
              </w:tabs>
              <w:suppressAutoHyphens/>
              <w:jc w:val="both"/>
            </w:pPr>
            <w:r w:rsidRPr="00731C36">
              <w:t>ПС 110 кВ Белиджи (Филиал ПАО «ФСК ЕЭС» Каспийское ПМЭС);</w:t>
            </w:r>
          </w:p>
          <w:p w14:paraId="60610E84" w14:textId="7A0D83C0" w:rsidR="008D38FA" w:rsidRPr="00731C36" w:rsidRDefault="00595BC1" w:rsidP="00F25860">
            <w:pPr>
              <w:pStyle w:val="af3"/>
              <w:numPr>
                <w:ilvl w:val="0"/>
                <w:numId w:val="34"/>
              </w:numPr>
              <w:suppressAutoHyphens/>
              <w:jc w:val="both"/>
            </w:pPr>
            <w:r w:rsidRPr="00731C36">
              <w:t>ЦУС</w:t>
            </w:r>
            <w:r w:rsidR="008D38FA" w:rsidRPr="00731C36">
              <w:t xml:space="preserve"> Филиала ПАО «МРСК Юга»</w:t>
            </w:r>
            <w:r w:rsidR="00C55DAE" w:rsidRPr="00731C36">
              <w:t xml:space="preserve"> – </w:t>
            </w:r>
            <w:r w:rsidR="005B1D40">
              <w:t>«</w:t>
            </w:r>
            <w:proofErr w:type="spellStart"/>
            <w:r w:rsidR="005B1D40">
              <w:t>Калмэнерго</w:t>
            </w:r>
            <w:proofErr w:type="spellEnd"/>
            <w:r w:rsidR="005B1D40">
              <w:t>»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0676C9B4" w14:textId="04DE9FB4" w:rsidR="008D38FA" w:rsidRPr="00731C36" w:rsidRDefault="004E37DF" w:rsidP="008D38FA">
            <w:pPr>
              <w:suppressAutoHyphens/>
              <w:jc w:val="center"/>
              <w:rPr>
                <w:lang w:val="en-US"/>
              </w:rPr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5F8BC4DE" w14:textId="49BDEEED" w:rsidR="008D38FA" w:rsidRPr="00731C36" w:rsidRDefault="008D38FA" w:rsidP="008D38FA">
            <w:pPr>
              <w:tabs>
                <w:tab w:val="left" w:pos="410"/>
              </w:tabs>
              <w:suppressAutoHyphens/>
              <w:jc w:val="both"/>
            </w:pPr>
            <w:r w:rsidRPr="00731C36">
              <w:t xml:space="preserve">В </w:t>
            </w:r>
            <w:r w:rsidR="00FC67EF">
              <w:t>п</w:t>
            </w:r>
            <w:r w:rsidR="007E7FDB" w:rsidRPr="00731C36">
              <w:t>роект ИП</w:t>
            </w:r>
            <w:r w:rsidRPr="00731C36">
              <w:t xml:space="preserve"> включить мероприятия по организации прямых каналов телефонной связи АО «Дагестанская сетевая компания» с дежурной сменой энерго</w:t>
            </w:r>
            <w:r w:rsidR="008A16D7" w:rsidRPr="00731C36">
              <w:t>объектов со следующими сроками выполнения</w:t>
            </w:r>
            <w:r w:rsidRPr="00731C36">
              <w:t>:</w:t>
            </w:r>
          </w:p>
          <w:p w14:paraId="2B8F47A0" w14:textId="77777777" w:rsidR="00C55DAE" w:rsidRPr="00731C36" w:rsidRDefault="008D38FA" w:rsidP="00C55DAE">
            <w:pPr>
              <w:tabs>
                <w:tab w:val="left" w:pos="410"/>
              </w:tabs>
              <w:suppressAutoHyphens/>
              <w:jc w:val="both"/>
            </w:pPr>
            <w:r w:rsidRPr="00731C36">
              <w:t>2019 год:</w:t>
            </w:r>
          </w:p>
          <w:p w14:paraId="7902CCFC" w14:textId="77777777" w:rsidR="00C55DAE" w:rsidRPr="00731C36" w:rsidRDefault="008D38FA" w:rsidP="004E37DF">
            <w:pPr>
              <w:pStyle w:val="af3"/>
              <w:numPr>
                <w:ilvl w:val="0"/>
                <w:numId w:val="32"/>
              </w:numPr>
              <w:suppressAutoHyphens/>
              <w:jc w:val="both"/>
            </w:pPr>
            <w:r w:rsidRPr="00731C36">
              <w:t>Махачкалинская ТЭЦ</w:t>
            </w:r>
            <w:r w:rsidR="00C55DAE" w:rsidRPr="00731C36">
              <w:t>;</w:t>
            </w:r>
          </w:p>
          <w:p w14:paraId="1EC95C4D" w14:textId="77777777" w:rsidR="00C55DAE" w:rsidRPr="00731C36" w:rsidRDefault="008D38FA" w:rsidP="008D38FA">
            <w:pPr>
              <w:suppressAutoHyphens/>
              <w:jc w:val="both"/>
            </w:pPr>
            <w:r w:rsidRPr="00731C36">
              <w:t>2020 год:</w:t>
            </w:r>
          </w:p>
          <w:p w14:paraId="410BD776" w14:textId="77777777" w:rsidR="00C55DAE" w:rsidRPr="00731C36" w:rsidRDefault="008D38FA" w:rsidP="004E37DF">
            <w:pPr>
              <w:pStyle w:val="af3"/>
              <w:numPr>
                <w:ilvl w:val="0"/>
                <w:numId w:val="32"/>
              </w:numPr>
              <w:suppressAutoHyphens/>
              <w:jc w:val="both"/>
            </w:pPr>
            <w:r w:rsidRPr="00731C36">
              <w:t xml:space="preserve">ПС 110 кВ Белиджи (Филиал </w:t>
            </w:r>
            <w:r w:rsidRPr="00731C36">
              <w:br/>
              <w:t>ПАО «ФСК ЕЭС» Каспийское ПМЭС)</w:t>
            </w:r>
            <w:r w:rsidR="00C55DAE" w:rsidRPr="00731C36">
              <w:t>;</w:t>
            </w:r>
          </w:p>
          <w:p w14:paraId="1624B983" w14:textId="39841C14" w:rsidR="008D38FA" w:rsidRPr="00731C36" w:rsidRDefault="00595BC1" w:rsidP="004E37DF">
            <w:pPr>
              <w:pStyle w:val="af3"/>
              <w:numPr>
                <w:ilvl w:val="0"/>
                <w:numId w:val="32"/>
              </w:numPr>
              <w:suppressAutoHyphens/>
              <w:jc w:val="both"/>
            </w:pPr>
            <w:r w:rsidRPr="00731C36">
              <w:t>ЦУС</w:t>
            </w:r>
            <w:r w:rsidR="008D38FA" w:rsidRPr="00731C36">
              <w:t xml:space="preserve"> Филиала ПАО «МРСК Юга»</w:t>
            </w:r>
            <w:r w:rsidR="00C55DAE" w:rsidRPr="00731C36">
              <w:t xml:space="preserve"> – </w:t>
            </w:r>
            <w:r w:rsidR="005B1D40">
              <w:t>«</w:t>
            </w:r>
            <w:proofErr w:type="spellStart"/>
            <w:r w:rsidR="005B1D40">
              <w:t>Калмэнерго</w:t>
            </w:r>
            <w:proofErr w:type="spellEnd"/>
            <w:r w:rsidR="005B1D40">
              <w:t>»</w:t>
            </w: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</w:tcPr>
          <w:p w14:paraId="19ED9622" w14:textId="5E88B8D3" w:rsidR="008D38FA" w:rsidRPr="00731C36" w:rsidRDefault="006D4C3B" w:rsidP="008D38FA">
            <w:pPr>
              <w:suppressAutoHyphens/>
              <w:jc w:val="both"/>
            </w:pPr>
            <w:r w:rsidRPr="00731C36">
              <w:t xml:space="preserve">Отсутствие прямых каналов связи с объектами электроэнергетики приводит к наличию промежуточных звеньев передачи команд на изменение эксплуатационного состояния ЛЭП, находящихся в технологическом управлении, и увеличению времени </w:t>
            </w:r>
            <w:r w:rsidR="005B1D40">
              <w:t>ликвидации аварии на данных ЛЭП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</w:tcPr>
          <w:p w14:paraId="6E5F327D" w14:textId="77777777" w:rsidR="008D38FA" w:rsidRPr="00731C36" w:rsidRDefault="008D38FA" w:rsidP="008D38FA">
            <w:pPr>
              <w:tabs>
                <w:tab w:val="left" w:pos="397"/>
              </w:tabs>
              <w:suppressAutoHyphens/>
              <w:jc w:val="both"/>
            </w:pPr>
            <w:r w:rsidRPr="00731C36">
              <w:t xml:space="preserve">1. План график реализации мероприятий по перераспределению ЛЭП операционной зоны Филиала АО «СО ЕЭС» Дагестанское РДУ по способу управления (ведения) в соответствии с «Критериями отнесения ЛЭП в диспетчерское управление», утвержденный </w:t>
            </w:r>
            <w:r w:rsidRPr="00731C36">
              <w:br/>
              <w:t>ОАО «</w:t>
            </w:r>
            <w:proofErr w:type="spellStart"/>
            <w:r w:rsidRPr="00731C36">
              <w:t>Дагэнергосеть</w:t>
            </w:r>
            <w:proofErr w:type="spellEnd"/>
            <w:r w:rsidRPr="00731C36">
              <w:t>» 19.04.2011;</w:t>
            </w:r>
          </w:p>
          <w:p w14:paraId="7AF6C9CC" w14:textId="79AD7DDC" w:rsidR="006D4C3B" w:rsidRPr="00731C36" w:rsidRDefault="006D4C3B" w:rsidP="008D38FA">
            <w:pPr>
              <w:suppressAutoHyphens/>
              <w:jc w:val="both"/>
            </w:pPr>
            <w:r w:rsidRPr="00731C36">
              <w:t>2. Протокол совещания по вопросу сроков реализации технических и организационных мероприятий передачи ЛЭП в управление ЦУС от 28.06.2016.</w:t>
            </w:r>
          </w:p>
          <w:p w14:paraId="5520E0AB" w14:textId="519E21EA" w:rsidR="008D38FA" w:rsidRPr="00731C36" w:rsidRDefault="006D4C3B" w:rsidP="008D38FA">
            <w:pPr>
              <w:suppressAutoHyphens/>
              <w:jc w:val="both"/>
            </w:pPr>
            <w:r w:rsidRPr="00731C36">
              <w:t>3</w:t>
            </w:r>
            <w:r w:rsidR="008D38FA" w:rsidRPr="00731C36">
              <w:t>. Протокол совещания №1-2017 от 02.05.2017 по вопросу сроков реализации технических и организационных мероприятий передачи ЛЭП в управление ЦУС;</w:t>
            </w:r>
          </w:p>
          <w:p w14:paraId="0BB30E0B" w14:textId="581FB2A2" w:rsidR="008D38FA" w:rsidRPr="00731C36" w:rsidRDefault="006D4C3B" w:rsidP="008D38FA">
            <w:pPr>
              <w:suppressAutoHyphens/>
              <w:jc w:val="both"/>
            </w:pPr>
            <w:r w:rsidRPr="00731C36">
              <w:t>4</w:t>
            </w:r>
            <w:r w:rsidR="008D38FA" w:rsidRPr="00731C36">
              <w:t xml:space="preserve">. Протокол совещания №1-2018 от 01.03.2018 по вопросу сроков реализации технических и </w:t>
            </w:r>
            <w:r w:rsidR="008D38FA" w:rsidRPr="00731C36">
              <w:lastRenderedPageBreak/>
              <w:t>организационных мероприяти</w:t>
            </w:r>
            <w:r w:rsidR="00105417" w:rsidRPr="00731C36">
              <w:t>й передачи ЛЭП в управление ЦУС;</w:t>
            </w:r>
          </w:p>
          <w:p w14:paraId="4AA54B07" w14:textId="08A05CE9" w:rsidR="00105417" w:rsidRPr="00731C36" w:rsidRDefault="00105417" w:rsidP="00105417">
            <w:pPr>
              <w:suppressAutoHyphens/>
              <w:jc w:val="both"/>
            </w:pPr>
            <w:r w:rsidRPr="00731C36">
              <w:t xml:space="preserve">5. Программа модернизации системы сбора и передачи информации на подстанциях АО «Дагестанская сетевая компания» на период 2018-2023 годов, утвержденная </w:t>
            </w:r>
            <w:proofErr w:type="spellStart"/>
            <w:r w:rsidRPr="00731C36">
              <w:t>и.о</w:t>
            </w:r>
            <w:proofErr w:type="spellEnd"/>
            <w:r w:rsidRPr="00731C36">
              <w:t>. первого заместителя управляющего директора – главным инженером АО «Дагестанская сетевая компания» Х.Д</w:t>
            </w:r>
            <w:r w:rsidR="005B1D40">
              <w:t xml:space="preserve">. </w:t>
            </w:r>
            <w:proofErr w:type="spellStart"/>
            <w:r w:rsidR="005B1D40">
              <w:t>Алижановым</w:t>
            </w:r>
            <w:proofErr w:type="spellEnd"/>
            <w:r w:rsidR="005B1D40">
              <w:t xml:space="preserve"> 01.10.2018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423C199E" w14:textId="61470A7B" w:rsidR="008D38FA" w:rsidRPr="00731C36" w:rsidRDefault="008D38FA" w:rsidP="008D38FA">
            <w:pPr>
              <w:suppressAutoHyphens/>
              <w:jc w:val="center"/>
            </w:pPr>
            <w:r w:rsidRPr="00731C36">
              <w:lastRenderedPageBreak/>
              <w:t>–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16AFA695" w14:textId="664246BA" w:rsidR="008D38FA" w:rsidRPr="00AF3EF8" w:rsidRDefault="008D38FA" w:rsidP="008D38FA">
            <w:pPr>
              <w:suppressAutoHyphens/>
              <w:jc w:val="center"/>
            </w:pPr>
            <w:r>
              <w:t>–</w:t>
            </w:r>
          </w:p>
        </w:tc>
      </w:tr>
      <w:tr w:rsidR="00EF2A10" w:rsidRPr="006E0F61" w14:paraId="04B6DB83" w14:textId="77777777" w:rsidTr="00E70CAA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1A8596D9" w14:textId="77777777" w:rsidR="00EF2A10" w:rsidRPr="006E0F61" w:rsidRDefault="00EF2A10" w:rsidP="00161B4A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7BB93C32" w14:textId="1E931CDD" w:rsidR="00EF2A10" w:rsidRPr="00731C36" w:rsidRDefault="00EF2A10" w:rsidP="00161B4A">
            <w:pPr>
              <w:suppressAutoHyphens/>
              <w:jc w:val="both"/>
            </w:pPr>
            <w:r w:rsidRPr="00731C36">
              <w:t>«Модернизация системы сбора и передачи информации филиала «Дагэнерго» на ПС 110 кВ Кизляр-1»</w:t>
            </w:r>
          </w:p>
          <w:p w14:paraId="11F8CD17" w14:textId="5A839A7C" w:rsidR="00EF2A10" w:rsidRPr="00731C36" w:rsidRDefault="00EF2A10" w:rsidP="00161B4A">
            <w:pPr>
              <w:suppressAutoHyphens/>
              <w:jc w:val="both"/>
            </w:pPr>
            <w:r w:rsidRPr="00731C36">
              <w:t>(идентификатор инвестиционног</w:t>
            </w:r>
            <w:r w:rsidR="005B1D40">
              <w:t>о проекта – F_prj_109106_49207)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10E09F0F" w14:textId="26EE3F09" w:rsidR="00EF2A10" w:rsidRPr="00731C36" w:rsidRDefault="00EF2A10" w:rsidP="00161B4A">
            <w:pPr>
              <w:suppressAutoHyphens/>
              <w:jc w:val="center"/>
            </w:pPr>
            <w:r w:rsidRPr="00731C36">
              <w:t>2015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1442C2AA" w14:textId="40BBC1D3" w:rsidR="00EF2A10" w:rsidRPr="00731C36" w:rsidRDefault="00EF2A10" w:rsidP="00A317C0">
            <w:pPr>
              <w:suppressAutoHyphens/>
              <w:jc w:val="both"/>
            </w:pPr>
            <w:r w:rsidRPr="00731C36">
              <w:t xml:space="preserve">В проекте ИП изменить срок выполнения мероприятия по модернизации системы сбора и передачи информации (далее – ССПИ) </w:t>
            </w:r>
            <w:r w:rsidR="00A317C0">
              <w:t>на</w:t>
            </w:r>
            <w:r w:rsidRPr="00731C36">
              <w:t xml:space="preserve"> ПС 110 кВ Кизляр-1 в </w:t>
            </w:r>
            <w:r w:rsidR="00A317C0">
              <w:t xml:space="preserve">Филиала АО «СО ЕЭС» </w:t>
            </w:r>
            <w:r w:rsidRPr="00731C36">
              <w:t>Дагестанско</w:t>
            </w:r>
            <w:r w:rsidR="00A317C0">
              <w:t>е</w:t>
            </w:r>
            <w:r w:rsidRPr="00731C36">
              <w:t> РДУ, в том числе устройст</w:t>
            </w:r>
            <w:r w:rsidR="005B1D40">
              <w:t xml:space="preserve">ва </w:t>
            </w:r>
            <w:r w:rsidR="00A317C0" w:rsidRPr="00D9077C">
              <w:t>регистрации аварийных событий</w:t>
            </w:r>
            <w:r w:rsidR="00A317C0">
              <w:t xml:space="preserve"> (далее – </w:t>
            </w:r>
            <w:r w:rsidR="005B1D40">
              <w:t>РАС</w:t>
            </w:r>
            <w:r w:rsidR="00A317C0">
              <w:t>)</w:t>
            </w:r>
            <w:r w:rsidR="005B1D40">
              <w:t>, с 2015 года на 2020 год</w:t>
            </w: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</w:tcPr>
          <w:p w14:paraId="7C75DA5B" w14:textId="77777777" w:rsidR="00EF2A10" w:rsidRPr="00731C36" w:rsidRDefault="00EF2A10" w:rsidP="00161B4A">
            <w:pPr>
              <w:suppressAutoHyphens/>
              <w:jc w:val="both"/>
            </w:pPr>
            <w:r w:rsidRPr="00731C36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энергосистемы.</w:t>
            </w:r>
          </w:p>
          <w:p w14:paraId="6032C0C8" w14:textId="623FF4D3" w:rsidR="00EF2A10" w:rsidRPr="00731C36" w:rsidRDefault="00EF2A10" w:rsidP="00161B4A">
            <w:pPr>
              <w:suppressAutoHyphens/>
              <w:jc w:val="both"/>
            </w:pPr>
            <w:r w:rsidRPr="00731C36">
              <w:t>Отсутствие цифровых устройств регистрации аварийных событий приводит к невозможности выполнения достоверного анализа функционирования устройств релейной защиты и автоматики и увеличению количества невыясненных и возможных повторных неправильн</w:t>
            </w:r>
            <w:r w:rsidR="005B1D40">
              <w:t>ых случаев работы устройств РЗА</w:t>
            </w:r>
          </w:p>
        </w:tc>
        <w:tc>
          <w:tcPr>
            <w:tcW w:w="35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1AAE5F" w14:textId="7EE177DE" w:rsidR="00EF2A10" w:rsidRPr="00731C36" w:rsidRDefault="00EF2A10" w:rsidP="00161B4A">
            <w:pPr>
              <w:tabs>
                <w:tab w:val="left" w:pos="397"/>
              </w:tabs>
              <w:suppressAutoHyphens/>
              <w:jc w:val="both"/>
            </w:pPr>
            <w:r w:rsidRPr="00731C36">
              <w:t xml:space="preserve">Программа модернизации системы сбора и передачи информации на подстанциях АО «Дагестанская сетевая компания» на период 2018-2023 годов, утвержденная </w:t>
            </w:r>
            <w:proofErr w:type="spellStart"/>
            <w:r w:rsidRPr="00731C36">
              <w:t>и.о</w:t>
            </w:r>
            <w:proofErr w:type="spellEnd"/>
            <w:r w:rsidRPr="00731C36">
              <w:t>. первого заместителя управляющего директора – главным инженером АО «Дагестанская сетевая компа</w:t>
            </w:r>
            <w:r w:rsidR="005B1D40">
              <w:t xml:space="preserve">ния» Х.Д. </w:t>
            </w:r>
            <w:proofErr w:type="spellStart"/>
            <w:r w:rsidR="005B1D40">
              <w:t>Алижановым</w:t>
            </w:r>
            <w:proofErr w:type="spellEnd"/>
            <w:r w:rsidR="005B1D40">
              <w:t xml:space="preserve"> 01.10.2018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0140FB4F" w14:textId="77777777" w:rsidR="00EF2A10" w:rsidRPr="00731C36" w:rsidRDefault="00EF2A10" w:rsidP="00161B4A">
            <w:pPr>
              <w:suppressAutoHyphens/>
              <w:jc w:val="center"/>
            </w:pPr>
            <w:r w:rsidRPr="00731C36">
              <w:t>2021</w:t>
            </w:r>
          </w:p>
          <w:p w14:paraId="18A033B4" w14:textId="34F5C6D0" w:rsidR="00EF2A10" w:rsidRPr="00731C36" w:rsidRDefault="00EF2A10" w:rsidP="00161B4A">
            <w:pPr>
              <w:suppressAutoHyphens/>
              <w:jc w:val="center"/>
            </w:pPr>
            <w:r w:rsidRPr="00731C36">
              <w:rPr>
                <w:sz w:val="18"/>
              </w:rPr>
              <w:t>(физ. ввод не указан)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54EC34EA" w14:textId="6039DD17" w:rsidR="00EF2A10" w:rsidRPr="00A825C3" w:rsidRDefault="00EF2A10" w:rsidP="00161B4A">
            <w:pPr>
              <w:suppressAutoHyphens/>
              <w:jc w:val="center"/>
            </w:pPr>
            <w:r>
              <w:t>–</w:t>
            </w:r>
          </w:p>
        </w:tc>
      </w:tr>
      <w:tr w:rsidR="00EF2A10" w:rsidRPr="006E0F61" w14:paraId="23DDF10A" w14:textId="77777777" w:rsidTr="00E70CAA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12F420A0" w14:textId="77777777" w:rsidR="00EF2A10" w:rsidRPr="006E0F61" w:rsidRDefault="00EF2A10" w:rsidP="00F25860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3A9449B5" w14:textId="36A2182F" w:rsidR="00EF2A10" w:rsidRPr="00731C36" w:rsidRDefault="00EF2A10" w:rsidP="00F25860">
            <w:pPr>
              <w:suppressAutoHyphens/>
              <w:jc w:val="both"/>
            </w:pPr>
            <w:r w:rsidRPr="00731C36">
              <w:t xml:space="preserve">«Модернизация системы сбора и передачи информации филиала  «Дагэнерго» на ПС 110 кВ Леваши, </w:t>
            </w:r>
            <w:proofErr w:type="spellStart"/>
            <w:r w:rsidRPr="00731C36">
              <w:t>Цудахар</w:t>
            </w:r>
            <w:proofErr w:type="spellEnd"/>
            <w:r w:rsidRPr="00731C36">
              <w:t xml:space="preserve">, </w:t>
            </w:r>
            <w:proofErr w:type="spellStart"/>
            <w:r w:rsidRPr="00731C36">
              <w:t>Тлох</w:t>
            </w:r>
            <w:proofErr w:type="spellEnd"/>
            <w:r w:rsidRPr="00731C36">
              <w:t>» (иден</w:t>
            </w:r>
            <w:r w:rsidR="005B1D40">
              <w:t>тификатор – F_prj_109106_49211)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65DC6557" w14:textId="33357AE6" w:rsidR="00EF2A10" w:rsidRPr="00731C36" w:rsidRDefault="00EF2A10" w:rsidP="00F25860">
            <w:pPr>
              <w:suppressAutoHyphens/>
              <w:jc w:val="center"/>
            </w:pPr>
            <w:r w:rsidRPr="00731C36">
              <w:t>2020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5328AA79" w14:textId="28C50473" w:rsidR="00EF2A10" w:rsidRPr="00731C36" w:rsidRDefault="00EF2A10" w:rsidP="00A317C0">
            <w:pPr>
              <w:suppressAutoHyphens/>
              <w:jc w:val="both"/>
            </w:pPr>
            <w:r w:rsidRPr="00731C36">
              <w:t xml:space="preserve">В </w:t>
            </w:r>
            <w:r w:rsidR="00CE2F6C">
              <w:t>п</w:t>
            </w:r>
            <w:r w:rsidRPr="00731C36">
              <w:t xml:space="preserve">роекте ИП изменить срок выполнения </w:t>
            </w:r>
            <w:r w:rsidR="00A317C0" w:rsidRPr="00731C36">
              <w:t>мероприяти</w:t>
            </w:r>
            <w:r w:rsidR="00A317C0">
              <w:t>й</w:t>
            </w:r>
            <w:r w:rsidR="00A317C0" w:rsidRPr="00731C36">
              <w:t xml:space="preserve"> по </w:t>
            </w:r>
            <w:r w:rsidR="00A317C0">
              <w:t>организации</w:t>
            </w:r>
            <w:r w:rsidR="00A317C0" w:rsidRPr="00731C36">
              <w:t xml:space="preserve"> ССПИ, установке РАС </w:t>
            </w:r>
            <w:r w:rsidR="00A317C0">
              <w:t xml:space="preserve">на </w:t>
            </w:r>
            <w:r w:rsidR="00A317C0" w:rsidRPr="00731C36">
              <w:t xml:space="preserve">ПС 110 кВ </w:t>
            </w:r>
            <w:proofErr w:type="spellStart"/>
            <w:r w:rsidR="00A317C0" w:rsidRPr="00731C36">
              <w:t>Тлох</w:t>
            </w:r>
            <w:proofErr w:type="spellEnd"/>
            <w:r w:rsidR="00A317C0" w:rsidRPr="00731C36">
              <w:t xml:space="preserve"> и организации двух цифровых каналов связи для передачи телеметрической информации </w:t>
            </w:r>
            <w:r w:rsidR="00A317C0">
              <w:t>с</w:t>
            </w:r>
            <w:r w:rsidR="00A317C0" w:rsidRPr="00731C36">
              <w:t xml:space="preserve"> ПС 110 кВ </w:t>
            </w:r>
            <w:proofErr w:type="spellStart"/>
            <w:r w:rsidR="00A317C0" w:rsidRPr="00731C36">
              <w:t>Тлох</w:t>
            </w:r>
            <w:proofErr w:type="spellEnd"/>
            <w:r w:rsidR="00A317C0">
              <w:t xml:space="preserve"> </w:t>
            </w:r>
            <w:r w:rsidR="00A317C0" w:rsidRPr="00731C36">
              <w:t xml:space="preserve">в Дагестанское РДУ </w:t>
            </w:r>
            <w:r w:rsidRPr="00731C36">
              <w:t>с 2020 на 2019 год</w:t>
            </w:r>
          </w:p>
        </w:tc>
        <w:tc>
          <w:tcPr>
            <w:tcW w:w="37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2FB785" w14:textId="77777777" w:rsidR="00EF2A10" w:rsidRPr="00731C36" w:rsidRDefault="00EF2A10" w:rsidP="00F25860">
            <w:pPr>
              <w:suppressAutoHyphens/>
              <w:jc w:val="both"/>
            </w:pPr>
            <w:r w:rsidRPr="00731C36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энергосистемы.</w:t>
            </w:r>
          </w:p>
          <w:p w14:paraId="01A04C9A" w14:textId="0E3AEF95" w:rsidR="00EF2A10" w:rsidRPr="00731C36" w:rsidRDefault="00EF2A10" w:rsidP="00F25860">
            <w:pPr>
              <w:suppressAutoHyphens/>
              <w:jc w:val="both"/>
            </w:pPr>
            <w:r w:rsidRPr="00731C36">
              <w:t xml:space="preserve">Отсутствие цифровых устройств регистрации аварийных событий приводит к невозможности выполнения достоверного анализа функционирования устройств релейной защиты и автоматики и </w:t>
            </w:r>
            <w:r w:rsidRPr="00731C36">
              <w:lastRenderedPageBreak/>
              <w:t>увеличению количества невыясненных и возможных повторных неправильных случаев работы устройств Р</w:t>
            </w:r>
            <w:r w:rsidR="005B1D40">
              <w:t>ЗА</w:t>
            </w:r>
          </w:p>
          <w:p w14:paraId="5A20C510" w14:textId="77777777" w:rsidR="00EF2A10" w:rsidRPr="00731C36" w:rsidRDefault="00EF2A10" w:rsidP="00F25860">
            <w:pPr>
              <w:suppressAutoHyphens/>
              <w:jc w:val="both"/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4E03D" w14:textId="42336941" w:rsidR="00EF2A10" w:rsidRPr="00731C36" w:rsidRDefault="00EF2A10" w:rsidP="00F25860">
            <w:pPr>
              <w:tabs>
                <w:tab w:val="left" w:pos="397"/>
              </w:tabs>
              <w:suppressAutoHyphens/>
              <w:jc w:val="both"/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258B4D71" w14:textId="6BFF9A8E" w:rsidR="00EF2A10" w:rsidRPr="00E374FE" w:rsidRDefault="00EF2A10" w:rsidP="00F25860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2020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6C26B440" w14:textId="61787CEA" w:rsidR="00EF2A10" w:rsidRPr="00A825C3" w:rsidRDefault="00EF2A10" w:rsidP="00F25860">
            <w:pPr>
              <w:suppressAutoHyphens/>
              <w:jc w:val="center"/>
            </w:pPr>
            <w:r w:rsidRPr="003564CD">
              <w:rPr>
                <w:lang w:val="en-US"/>
              </w:rPr>
              <w:t>–</w:t>
            </w:r>
          </w:p>
        </w:tc>
      </w:tr>
      <w:tr w:rsidR="00EF2A10" w:rsidRPr="006E0F61" w14:paraId="09C0D721" w14:textId="77777777" w:rsidTr="00E70CAA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549B64B1" w14:textId="77777777" w:rsidR="00EF2A10" w:rsidRPr="006E0F61" w:rsidRDefault="00EF2A10" w:rsidP="00F25860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6872AC92" w14:textId="0605F0B6" w:rsidR="00EF2A10" w:rsidRPr="00731C36" w:rsidRDefault="00EF2A10" w:rsidP="00FC67EF">
            <w:pPr>
              <w:suppressAutoHyphens/>
              <w:jc w:val="both"/>
            </w:pPr>
            <w:r w:rsidRPr="00731C36">
              <w:t xml:space="preserve">Модернизация системы сбора и передачи информации, </w:t>
            </w:r>
            <w:r w:rsidRPr="00731C36">
              <w:rPr>
                <w:bCs/>
              </w:rPr>
              <w:t xml:space="preserve">организация основного и резервного цифровых каналов связи для </w:t>
            </w:r>
            <w:r w:rsidRPr="00731C36">
              <w:t xml:space="preserve">передачи телеметрической информации в ДЦ Дагестанского РДУ, в том числе </w:t>
            </w:r>
            <w:r w:rsidRPr="00731C36">
              <w:lastRenderedPageBreak/>
              <w:t xml:space="preserve">устройства РАС на ПС 110 кВ Восточная, ПС 110 кВ ГПП, ПС 110 кВ Новая, ПС 110 кВ Кизляр-2, ПС 110 кВ </w:t>
            </w:r>
            <w:proofErr w:type="spellStart"/>
            <w:r w:rsidRPr="00731C36">
              <w:t>Магарамкент</w:t>
            </w:r>
            <w:proofErr w:type="spellEnd"/>
            <w:r w:rsidRPr="00731C36">
              <w:t xml:space="preserve">, ПС 110 кВ </w:t>
            </w:r>
            <w:proofErr w:type="spellStart"/>
            <w:r w:rsidRPr="00731C36">
              <w:t>Касумкент</w:t>
            </w:r>
            <w:proofErr w:type="spellEnd"/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125347D1" w14:textId="36740ED9" w:rsidR="00EF2A10" w:rsidRPr="00731C36" w:rsidRDefault="00EF2A10" w:rsidP="00F25860">
            <w:pPr>
              <w:suppressAutoHyphens/>
              <w:jc w:val="center"/>
            </w:pPr>
            <w:r w:rsidRPr="00731C36">
              <w:rPr>
                <w:lang w:val="en-US"/>
              </w:rPr>
              <w:lastRenderedPageBreak/>
              <w:t>–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2EE8BC3E" w14:textId="2CC0B72B" w:rsidR="00EF2A10" w:rsidRPr="00731C36" w:rsidRDefault="00EF2A10" w:rsidP="00F25860">
            <w:pPr>
              <w:suppressAutoHyphens/>
              <w:jc w:val="both"/>
            </w:pPr>
            <w:r w:rsidRPr="00731C36">
              <w:t xml:space="preserve">В </w:t>
            </w:r>
            <w:r w:rsidR="00FC67EF">
              <w:t>п</w:t>
            </w:r>
            <w:r w:rsidRPr="00731C36">
              <w:t xml:space="preserve">роект ИП включить мероприятия по модернизации ССПИ, установке РАС и организации двух цифровых каналов связи для передачи телеметрической информации в Дагестанское РДУ на </w:t>
            </w:r>
            <w:r w:rsidRPr="00731C36">
              <w:lastRenderedPageBreak/>
              <w:t>следующих ПС со следующими сроками выполнения:</w:t>
            </w:r>
          </w:p>
          <w:p w14:paraId="4B94AC33" w14:textId="77777777" w:rsidR="00EF2A10" w:rsidRPr="00731C36" w:rsidRDefault="00EF2A10" w:rsidP="00F25860">
            <w:pPr>
              <w:suppressAutoHyphens/>
              <w:jc w:val="both"/>
            </w:pPr>
            <w:r w:rsidRPr="00731C36">
              <w:t>2019 год:</w:t>
            </w:r>
          </w:p>
          <w:p w14:paraId="277A23D8" w14:textId="77777777" w:rsidR="00EF2A10" w:rsidRPr="00731C36" w:rsidRDefault="00EF2A10" w:rsidP="00F25860">
            <w:pPr>
              <w:pStyle w:val="af3"/>
              <w:numPr>
                <w:ilvl w:val="0"/>
                <w:numId w:val="32"/>
              </w:numPr>
              <w:suppressAutoHyphens/>
              <w:jc w:val="both"/>
            </w:pPr>
            <w:r w:rsidRPr="00731C36">
              <w:t>ПС 110 кВ Восточная;</w:t>
            </w:r>
          </w:p>
          <w:p w14:paraId="318A62E0" w14:textId="21240E62" w:rsidR="00EF2A10" w:rsidRPr="00731C36" w:rsidRDefault="00EF2A10" w:rsidP="00F25860">
            <w:pPr>
              <w:suppressAutoHyphens/>
              <w:jc w:val="both"/>
            </w:pPr>
            <w:r w:rsidRPr="00731C36">
              <w:t>2020 год:</w:t>
            </w:r>
          </w:p>
          <w:p w14:paraId="1FC286D5" w14:textId="77777777" w:rsidR="00EF2A10" w:rsidRPr="00731C36" w:rsidRDefault="00EF2A10" w:rsidP="00F25860">
            <w:pPr>
              <w:pStyle w:val="af3"/>
              <w:numPr>
                <w:ilvl w:val="0"/>
                <w:numId w:val="32"/>
              </w:numPr>
              <w:suppressAutoHyphens/>
              <w:jc w:val="both"/>
            </w:pPr>
            <w:r w:rsidRPr="00731C36">
              <w:t>ПС 110 кВ ГПП;</w:t>
            </w:r>
          </w:p>
          <w:p w14:paraId="19477128" w14:textId="77777777" w:rsidR="00EF2A10" w:rsidRPr="00731C36" w:rsidRDefault="00EF2A10" w:rsidP="00F25860">
            <w:pPr>
              <w:pStyle w:val="af3"/>
              <w:numPr>
                <w:ilvl w:val="0"/>
                <w:numId w:val="32"/>
              </w:numPr>
              <w:suppressAutoHyphens/>
              <w:jc w:val="both"/>
            </w:pPr>
            <w:r w:rsidRPr="00731C36">
              <w:t>ПС 110 кВ Новая;</w:t>
            </w:r>
          </w:p>
          <w:p w14:paraId="70BBD35B" w14:textId="77777777" w:rsidR="00EF2A10" w:rsidRPr="00731C36" w:rsidRDefault="00EF2A10" w:rsidP="00F25860">
            <w:pPr>
              <w:pStyle w:val="af3"/>
              <w:numPr>
                <w:ilvl w:val="0"/>
                <w:numId w:val="32"/>
              </w:numPr>
              <w:suppressAutoHyphens/>
              <w:jc w:val="both"/>
            </w:pPr>
            <w:r w:rsidRPr="00731C36">
              <w:t>ПС 110 кВ Кизляр-2;</w:t>
            </w:r>
          </w:p>
          <w:p w14:paraId="549B81CF" w14:textId="5B1B098A" w:rsidR="00EF2A10" w:rsidRPr="00731C36" w:rsidRDefault="00EF2A10" w:rsidP="00F25860">
            <w:pPr>
              <w:suppressAutoHyphens/>
              <w:jc w:val="both"/>
            </w:pPr>
            <w:r w:rsidRPr="00731C36">
              <w:t>2022 год:</w:t>
            </w:r>
          </w:p>
          <w:p w14:paraId="61EA2F98" w14:textId="77777777" w:rsidR="00EF2A10" w:rsidRPr="00731C36" w:rsidRDefault="00EF2A10" w:rsidP="00F25860">
            <w:pPr>
              <w:pStyle w:val="af3"/>
              <w:numPr>
                <w:ilvl w:val="0"/>
                <w:numId w:val="32"/>
              </w:numPr>
              <w:suppressAutoHyphens/>
              <w:jc w:val="both"/>
            </w:pPr>
            <w:r w:rsidRPr="00731C36">
              <w:t xml:space="preserve">ПС 110 кВ </w:t>
            </w:r>
            <w:proofErr w:type="spellStart"/>
            <w:r w:rsidRPr="00731C36">
              <w:t>Магарамкент</w:t>
            </w:r>
            <w:proofErr w:type="spellEnd"/>
            <w:r w:rsidRPr="00731C36">
              <w:t>;</w:t>
            </w:r>
          </w:p>
          <w:p w14:paraId="1FF6CA2F" w14:textId="169AA552" w:rsidR="00EF2A10" w:rsidRPr="00731C36" w:rsidRDefault="005B1D40" w:rsidP="00E70CAA">
            <w:pPr>
              <w:pStyle w:val="af3"/>
              <w:numPr>
                <w:ilvl w:val="0"/>
                <w:numId w:val="32"/>
              </w:numPr>
              <w:suppressAutoHyphens/>
              <w:jc w:val="both"/>
            </w:pPr>
            <w:r>
              <w:t xml:space="preserve">ПС 110 кВ </w:t>
            </w:r>
            <w:proofErr w:type="spellStart"/>
            <w:r>
              <w:t>Касумкент</w:t>
            </w:r>
            <w:proofErr w:type="spellEnd"/>
          </w:p>
        </w:tc>
        <w:tc>
          <w:tcPr>
            <w:tcW w:w="3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73BD3" w14:textId="77777777" w:rsidR="00EF2A10" w:rsidRPr="00731C36" w:rsidRDefault="00EF2A10" w:rsidP="00F25860">
            <w:pPr>
              <w:suppressAutoHyphens/>
              <w:jc w:val="both"/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7EE3D1" w14:textId="77777777" w:rsidR="00EF2A10" w:rsidRPr="00731C36" w:rsidRDefault="00EF2A10" w:rsidP="00F25860">
            <w:pPr>
              <w:tabs>
                <w:tab w:val="left" w:pos="397"/>
              </w:tabs>
              <w:suppressAutoHyphens/>
              <w:jc w:val="both"/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4FF6C4C8" w14:textId="64B7D36E" w:rsidR="00EF2A10" w:rsidRPr="00731C36" w:rsidRDefault="00EF2A10" w:rsidP="00F25860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48E81029" w14:textId="7B37197F" w:rsidR="00EF2A10" w:rsidRPr="00A825C3" w:rsidRDefault="00EF2A10" w:rsidP="00F25860">
            <w:pPr>
              <w:suppressAutoHyphens/>
              <w:jc w:val="center"/>
            </w:pPr>
            <w:r w:rsidRPr="006A3BD9">
              <w:rPr>
                <w:lang w:val="en-US"/>
              </w:rPr>
              <w:t>–</w:t>
            </w:r>
          </w:p>
        </w:tc>
      </w:tr>
      <w:tr w:rsidR="000A7C06" w:rsidRPr="006E0F61" w14:paraId="67405BCB" w14:textId="77777777" w:rsidTr="00CB5C84">
        <w:trPr>
          <w:trHeight w:val="7727"/>
        </w:trPr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4609C57C" w14:textId="77777777" w:rsidR="000A7C06" w:rsidRPr="006E0F61" w:rsidRDefault="000A7C06" w:rsidP="00F25860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7FE9FE3C" w14:textId="532696AA" w:rsidR="000A7C06" w:rsidRPr="00731C36" w:rsidRDefault="000A7C06" w:rsidP="00161B4A">
            <w:pPr>
              <w:suppressAutoHyphens/>
              <w:jc w:val="both"/>
            </w:pPr>
            <w:r w:rsidRPr="00731C36">
              <w:t xml:space="preserve">Модернизация системы сбора и передачи информации, </w:t>
            </w:r>
            <w:r w:rsidRPr="00731C36">
              <w:rPr>
                <w:bCs/>
              </w:rPr>
              <w:t>организации основного и резервного цифровых каналов связи для</w:t>
            </w:r>
            <w:r w:rsidRPr="00731C36">
              <w:t xml:space="preserve"> оперативных переговоров и передачи телеметрической информации в ДЦ Дагестанского РДУ, в том числе устройства РАС на ПС 110 кВ Чиркей ГПП, ПС 110 кВ </w:t>
            </w:r>
            <w:proofErr w:type="spellStart"/>
            <w:r w:rsidRPr="00731C36">
              <w:t>Миатлы</w:t>
            </w:r>
            <w:proofErr w:type="spellEnd"/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4ECB3BFB" w14:textId="516220EC" w:rsidR="000A7C06" w:rsidRPr="00731C36" w:rsidRDefault="000A7C06" w:rsidP="00F25860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65C8F382" w14:textId="481294F6" w:rsidR="000A7C06" w:rsidRPr="00731C36" w:rsidRDefault="000A7C06" w:rsidP="004E6A2D">
            <w:pPr>
              <w:suppressAutoHyphens/>
              <w:jc w:val="both"/>
            </w:pPr>
            <w:r>
              <w:t>В п</w:t>
            </w:r>
            <w:r w:rsidRPr="00731C36">
              <w:t>роект ИП включить мероприятия по организации ССПИ, установке РАС</w:t>
            </w:r>
            <w:r>
              <w:t xml:space="preserve"> и организации</w:t>
            </w:r>
            <w:r w:rsidRPr="00731C36">
              <w:t xml:space="preserve"> двух цифровых каналов телефонной связи для оперативных переговоров и передачи телеметрической информации с ПС 110 кВ Чиркей ГПП и ПС 110 кВ </w:t>
            </w:r>
            <w:proofErr w:type="spellStart"/>
            <w:r w:rsidRPr="00731C36">
              <w:t>Миатлы</w:t>
            </w:r>
            <w:proofErr w:type="spellEnd"/>
            <w:r w:rsidRPr="00731C36">
              <w:t xml:space="preserve"> в Дагестанское РДУ, а также на указанных ПС со сроком выполнения в 2021 году</w:t>
            </w: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</w:tcPr>
          <w:p w14:paraId="387015F8" w14:textId="77777777" w:rsidR="000A7C06" w:rsidRPr="00731C36" w:rsidRDefault="000A7C06" w:rsidP="00F25860">
            <w:pPr>
              <w:suppressAutoHyphens/>
              <w:jc w:val="both"/>
            </w:pPr>
            <w:r w:rsidRPr="00731C36">
              <w:t xml:space="preserve"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энергосистемы. </w:t>
            </w:r>
          </w:p>
          <w:p w14:paraId="3F07AD66" w14:textId="77777777" w:rsidR="000A7C06" w:rsidRPr="00731C36" w:rsidRDefault="000A7C06" w:rsidP="00F25860">
            <w:pPr>
              <w:suppressAutoHyphens/>
              <w:jc w:val="both"/>
            </w:pPr>
            <w:r w:rsidRPr="00731C36">
              <w:t>Отсутствие каналов телефонной связи для оперативных переговоров</w:t>
            </w:r>
            <w:r w:rsidRPr="00731C36" w:rsidDel="00AD11A2">
              <w:t xml:space="preserve"> </w:t>
            </w:r>
            <w:r w:rsidRPr="00731C36">
              <w:t>между ДЦ и объектами электроэнергетики приводит к наличию промежуточных звеньев передачи диспетчерских команд при изменении эксплуатационного состояния ЛЭП, находящихся в диспетчерском управлении ДЦ, и увеличению времени ликвидации аварии на данных ЛЭП.</w:t>
            </w:r>
          </w:p>
          <w:p w14:paraId="6932AE92" w14:textId="1B8243E7" w:rsidR="000A7C06" w:rsidRPr="00731C36" w:rsidRDefault="000A7C06" w:rsidP="00F25860">
            <w:pPr>
              <w:suppressAutoHyphens/>
              <w:jc w:val="both"/>
            </w:pPr>
            <w:r w:rsidRPr="00731C36">
              <w:t>Отсутствие цифровых устройств регистрации аварийных событий приводит к невозможности выполнения достоверного анализа функционирования устройств релейной защиты и автоматики и увеличению количества невыясненных и возможных повторных неправильных случаев работы устройств Р</w:t>
            </w:r>
            <w:r>
              <w:t>ЗА</w:t>
            </w: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6009E7" w14:textId="77777777" w:rsidR="000A7C06" w:rsidRPr="00731C36" w:rsidRDefault="000A7C06" w:rsidP="00F25860">
            <w:pPr>
              <w:tabs>
                <w:tab w:val="left" w:pos="397"/>
              </w:tabs>
              <w:suppressAutoHyphens/>
              <w:jc w:val="both"/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7768CE36" w14:textId="185EE3F6" w:rsidR="000A7C06" w:rsidRPr="00731C36" w:rsidRDefault="000A7C06" w:rsidP="000A7C06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0ABBF205" w14:textId="4B4EC7DF" w:rsidR="000A7C06" w:rsidRPr="00A825C3" w:rsidRDefault="000A7C06" w:rsidP="00F25860">
            <w:pPr>
              <w:suppressAutoHyphens/>
              <w:jc w:val="center"/>
            </w:pPr>
            <w:r w:rsidRPr="00F46AF9">
              <w:rPr>
                <w:lang w:val="en-US"/>
              </w:rPr>
              <w:t>–</w:t>
            </w:r>
          </w:p>
        </w:tc>
      </w:tr>
      <w:tr w:rsidR="00595BC1" w:rsidRPr="006E0F61" w14:paraId="1C27C776" w14:textId="77777777" w:rsidTr="00E70CAA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48CFCC13" w14:textId="77777777" w:rsidR="00595BC1" w:rsidRPr="006E0F61" w:rsidRDefault="00595BC1" w:rsidP="00595BC1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66D4DFD3" w14:textId="6F73BEF2" w:rsidR="00595BC1" w:rsidRPr="00731C36" w:rsidRDefault="00D224BD" w:rsidP="00E70CAA">
            <w:pPr>
              <w:suppressAutoHyphens/>
              <w:jc w:val="both"/>
            </w:pPr>
            <w:r>
              <w:t xml:space="preserve">Реконструкция УПАСК </w:t>
            </w:r>
            <w:r w:rsidR="00595BC1" w:rsidRPr="00731C36">
              <w:t xml:space="preserve">ПРМ АКПА 536 кГц ВЛ 110 кВ Каскад </w:t>
            </w:r>
            <w:proofErr w:type="spellStart"/>
            <w:r w:rsidR="00595BC1" w:rsidRPr="00731C36">
              <w:t>Чирюртских</w:t>
            </w:r>
            <w:proofErr w:type="spellEnd"/>
            <w:r w:rsidR="00595BC1" w:rsidRPr="00731C36">
              <w:t xml:space="preserve"> ГЭС</w:t>
            </w:r>
            <w:r w:rsidR="00E70CAA" w:rsidRPr="00731C36">
              <w:t xml:space="preserve"> </w:t>
            </w:r>
            <w:r w:rsidRPr="00731C36">
              <w:t>– Акташ</w:t>
            </w:r>
            <w:r w:rsidR="00595BC1" w:rsidRPr="00731C36">
              <w:t xml:space="preserve"> (ВЛ-110-137) на ПС 110 кВ Акташ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0F9B8336" w14:textId="1AA3D178" w:rsidR="00595BC1" w:rsidRPr="00731C36" w:rsidRDefault="00731C36" w:rsidP="00595BC1">
            <w:pPr>
              <w:suppressAutoHyphens/>
              <w:jc w:val="center"/>
              <w:rPr>
                <w:lang w:val="en-US"/>
              </w:rPr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5C057520" w14:textId="0F7F13D2" w:rsidR="00595BC1" w:rsidRPr="00731C36" w:rsidRDefault="00FC67EF" w:rsidP="00462D8A">
            <w:pPr>
              <w:suppressAutoHyphens/>
              <w:jc w:val="both"/>
            </w:pPr>
            <w:r>
              <w:t>В п</w:t>
            </w:r>
            <w:r w:rsidR="00595BC1" w:rsidRPr="00731C36">
              <w:t xml:space="preserve">роект </w:t>
            </w:r>
            <w:r w:rsidR="00462D8A" w:rsidRPr="00731C36">
              <w:t>ИП</w:t>
            </w:r>
            <w:r w:rsidR="00595BC1" w:rsidRPr="00731C36">
              <w:t xml:space="preserve"> включить мероприяти</w:t>
            </w:r>
            <w:r w:rsidR="00462D8A" w:rsidRPr="00731C36">
              <w:t>я</w:t>
            </w:r>
            <w:r w:rsidR="00595BC1" w:rsidRPr="00731C36">
              <w:t xml:space="preserve"> по </w:t>
            </w:r>
            <w:r w:rsidR="00D224BD">
              <w:t>реконструкции УПАСК</w:t>
            </w:r>
            <w:r w:rsidR="00595BC1" w:rsidRPr="00731C36">
              <w:t xml:space="preserve"> ПРМ АКПА 536 кГц ВЛ 110 кВ Каскад </w:t>
            </w:r>
            <w:proofErr w:type="spellStart"/>
            <w:r w:rsidR="00595BC1" w:rsidRPr="00731C36">
              <w:t>Чирюртских</w:t>
            </w:r>
            <w:proofErr w:type="spellEnd"/>
            <w:r w:rsidR="00595BC1" w:rsidRPr="00731C36">
              <w:t xml:space="preserve"> ГЭС - Акташ (ВЛ-110-137) на ПС 110 кВ </w:t>
            </w:r>
            <w:r w:rsidR="00595BC1" w:rsidRPr="00731C36">
              <w:lastRenderedPageBreak/>
              <w:t xml:space="preserve">Акташ со сроком </w:t>
            </w:r>
            <w:r w:rsidR="004E6A2D" w:rsidRPr="00731C36">
              <w:t>выполнения</w:t>
            </w:r>
            <w:r w:rsidR="00595BC1" w:rsidRPr="00731C36">
              <w:t xml:space="preserve"> в 2020 году</w:t>
            </w: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</w:tcPr>
          <w:p w14:paraId="586B238A" w14:textId="19B5A597" w:rsidR="00595BC1" w:rsidRPr="00731C36" w:rsidRDefault="00275FCC" w:rsidP="00595BC1">
            <w:pPr>
              <w:suppressAutoHyphens/>
              <w:jc w:val="both"/>
            </w:pPr>
            <w:r>
              <w:lastRenderedPageBreak/>
              <w:t>–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</w:tcPr>
          <w:p w14:paraId="213F59F3" w14:textId="3F983724" w:rsidR="00595BC1" w:rsidRPr="00731C36" w:rsidRDefault="00595BC1" w:rsidP="00595BC1">
            <w:pPr>
              <w:tabs>
                <w:tab w:val="left" w:pos="397"/>
              </w:tabs>
              <w:suppressAutoHyphens/>
              <w:jc w:val="both"/>
            </w:pPr>
            <w:r w:rsidRPr="00731C36">
              <w:t>Акт</w:t>
            </w:r>
            <w:r w:rsidR="00D224BD">
              <w:t xml:space="preserve"> Ростехнадзора</w:t>
            </w:r>
            <w:r w:rsidRPr="00731C36">
              <w:t xml:space="preserve"> № 700/1 расследования причин </w:t>
            </w:r>
            <w:r w:rsidR="005B1D40">
              <w:t>аварии, произошедшей 18.05.2018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166A7993" w14:textId="7B673447" w:rsidR="00595BC1" w:rsidRPr="00731C36" w:rsidRDefault="00595BC1" w:rsidP="00595BC1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0DC6BC05" w14:textId="56A37097" w:rsidR="00595BC1" w:rsidRPr="00A825C3" w:rsidRDefault="00595BC1" w:rsidP="00595BC1">
            <w:pPr>
              <w:suppressAutoHyphens/>
              <w:jc w:val="center"/>
            </w:pPr>
            <w:r w:rsidRPr="00924B92">
              <w:rPr>
                <w:lang w:val="en-US"/>
              </w:rPr>
              <w:t>–</w:t>
            </w:r>
          </w:p>
        </w:tc>
      </w:tr>
      <w:tr w:rsidR="005E630E" w:rsidRPr="006E0F61" w14:paraId="438F805B" w14:textId="77777777" w:rsidTr="00E70CAA">
        <w:tc>
          <w:tcPr>
            <w:tcW w:w="2197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9F3A861" w14:textId="41B945BF" w:rsidR="005E630E" w:rsidRPr="00731C36" w:rsidRDefault="005E630E" w:rsidP="005E630E">
            <w:pPr>
              <w:suppressAutoHyphens/>
              <w:jc w:val="center"/>
            </w:pPr>
            <w:r w:rsidRPr="00731C36">
              <w:t>Энергосистема Кабардино-Балкарской Республики</w:t>
            </w:r>
          </w:p>
        </w:tc>
      </w:tr>
      <w:tr w:rsidR="000A7C06" w:rsidRPr="006E0F61" w14:paraId="63B75D78" w14:textId="77777777" w:rsidTr="00E70CAA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0772B023" w14:textId="77777777" w:rsidR="000A7C06" w:rsidRPr="006E0F61" w:rsidRDefault="000A7C06" w:rsidP="005E630E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3768B3ED" w14:textId="3B71D72D" w:rsidR="000A7C06" w:rsidRPr="00731C36" w:rsidRDefault="000A7C06" w:rsidP="005E630E">
            <w:pPr>
              <w:suppressAutoHyphens/>
              <w:jc w:val="both"/>
            </w:pPr>
            <w:r w:rsidRPr="00731C36">
              <w:t xml:space="preserve">«Модернизация системы сбора и передачи информации Кабардино-Балкарского филиала на </w:t>
            </w:r>
            <w:r w:rsidRPr="00731C36">
              <w:br/>
              <w:t>ПС 110 кВ Майская»</w:t>
            </w:r>
          </w:p>
          <w:p w14:paraId="55DBDB12" w14:textId="4D882875" w:rsidR="000A7C06" w:rsidRPr="00731C36" w:rsidRDefault="000A7C06" w:rsidP="005E630E">
            <w:pPr>
              <w:suppressAutoHyphens/>
              <w:jc w:val="both"/>
            </w:pPr>
            <w:r w:rsidRPr="00731C36">
              <w:t>(идентификатор инвестиционного проекта – G_KBF14)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6E702FC2" w14:textId="410838E6" w:rsidR="000A7C06" w:rsidRPr="00731C36" w:rsidRDefault="000A7C06" w:rsidP="005E630E">
            <w:pPr>
              <w:suppressAutoHyphens/>
              <w:jc w:val="center"/>
            </w:pPr>
            <w:r w:rsidRPr="00945FE9">
              <w:t>2021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60E506BB" w14:textId="6B044F04" w:rsidR="000A7C06" w:rsidRPr="00731C36" w:rsidRDefault="000A7C06" w:rsidP="00945FE9">
            <w:pPr>
              <w:suppressAutoHyphens/>
              <w:jc w:val="both"/>
            </w:pPr>
            <w:r w:rsidRPr="00731C36">
              <w:rPr>
                <w:lang w:eastAsia="en-US"/>
              </w:rPr>
              <w:t xml:space="preserve">Изменить срок </w:t>
            </w:r>
            <w:r w:rsidRPr="00731C36">
              <w:t>выполнения</w:t>
            </w:r>
            <w:r w:rsidRPr="00731C36">
              <w:rPr>
                <w:lang w:eastAsia="en-US"/>
              </w:rPr>
              <w:t xml:space="preserve"> мероприятий </w:t>
            </w:r>
            <w:r w:rsidRPr="00731C36">
              <w:rPr>
                <w:bCs/>
              </w:rPr>
              <w:t xml:space="preserve">по </w:t>
            </w:r>
            <w:r w:rsidRPr="00731C36">
              <w:t xml:space="preserve">модернизации ССПИ на ПС 110 кВ Майская и </w:t>
            </w:r>
            <w:r w:rsidRPr="00731C36">
              <w:rPr>
                <w:bCs/>
              </w:rPr>
              <w:t xml:space="preserve">организации </w:t>
            </w:r>
            <w:r w:rsidR="00794D0D" w:rsidRPr="00731C36">
              <w:t>двух</w:t>
            </w:r>
            <w:r w:rsidRPr="00731C36">
              <w:rPr>
                <w:bCs/>
              </w:rPr>
              <w:t xml:space="preserve"> цифровых каналов связи для </w:t>
            </w:r>
            <w:r w:rsidRPr="00731C36">
              <w:t xml:space="preserve">оперативных переговоров </w:t>
            </w:r>
            <w:r>
              <w:t xml:space="preserve">Филиалом АО «СО ЕЭС» </w:t>
            </w:r>
            <w:r w:rsidRPr="00731C36">
              <w:rPr>
                <w:bCs/>
              </w:rPr>
              <w:t>Северокавказско</w:t>
            </w:r>
            <w:r>
              <w:rPr>
                <w:bCs/>
              </w:rPr>
              <w:t>е</w:t>
            </w:r>
            <w:r w:rsidRPr="00731C36">
              <w:rPr>
                <w:bCs/>
              </w:rPr>
              <w:t> РДУ</w:t>
            </w:r>
            <w:r>
              <w:rPr>
                <w:bCs/>
              </w:rPr>
              <w:t xml:space="preserve"> (далее – Северокавказское РДУ)</w:t>
            </w:r>
            <w:r w:rsidRPr="00731C36">
              <w:rPr>
                <w:bCs/>
              </w:rPr>
              <w:t xml:space="preserve"> с </w:t>
            </w:r>
            <w:r w:rsidRPr="00731C36">
              <w:t>ПС 110 кВ Майская</w:t>
            </w:r>
            <w:r w:rsidRPr="00731C36">
              <w:rPr>
                <w:bCs/>
              </w:rPr>
              <w:t xml:space="preserve"> </w:t>
            </w:r>
            <w:r>
              <w:rPr>
                <w:lang w:eastAsia="en-US"/>
              </w:rPr>
              <w:t>с 2021 на 2019 год</w:t>
            </w: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</w:tcPr>
          <w:p w14:paraId="5E0902D4" w14:textId="77777777" w:rsidR="000A7C06" w:rsidRPr="00731C36" w:rsidRDefault="000A7C06" w:rsidP="005E630E">
            <w:pPr>
              <w:suppressAutoHyphens/>
              <w:jc w:val="both"/>
            </w:pPr>
            <w:r w:rsidRPr="00731C36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энергосистемы.</w:t>
            </w:r>
          </w:p>
          <w:p w14:paraId="4D402B72" w14:textId="6575916F" w:rsidR="000A7C06" w:rsidRPr="00731C36" w:rsidRDefault="000A7C06" w:rsidP="005E630E">
            <w:pPr>
              <w:suppressAutoHyphens/>
              <w:jc w:val="both"/>
            </w:pPr>
            <w:r w:rsidRPr="00731C36">
              <w:t xml:space="preserve">Отсутствие каналов телефонной связи для оперативных переговоров между диспетчерским центром и объектами электроэнергетики приводит к наличию промежуточных звеньев передачи диспетчерских команд при изменении эксплуатационного состояния ЛЭП, находящихся в диспетчерском управлении диспетчерского центра, и увеличению времени </w:t>
            </w:r>
            <w:r>
              <w:t>ликвидации аварии на данных ЛЭП</w:t>
            </w:r>
          </w:p>
        </w:tc>
        <w:tc>
          <w:tcPr>
            <w:tcW w:w="35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CF8364" w14:textId="7081FF91" w:rsidR="000A7C06" w:rsidRPr="00731C36" w:rsidRDefault="000A7C06" w:rsidP="003D5CA8">
            <w:pPr>
              <w:suppressAutoHyphens/>
              <w:jc w:val="both"/>
            </w:pPr>
            <w:r w:rsidRPr="00731C36">
              <w:t>«Программа модернизации и расширения системы сбора и передачи информации на подстанциях ПАО «МРСК Северного Кавказа» в зоне эксплуатационной ответственности филиала ПАО «МРСК Северного Кавказа» – «Каббалкэнерго» на 2018-2023 годы», утвержденная директором Филиала ПАО «МРСК Северного Кавказа» – «Каббалкэнерго» О.Г. Калинкиным 28.06.2018.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00F0580B" w14:textId="25574F99" w:rsidR="000A7C06" w:rsidRPr="00731C36" w:rsidRDefault="000A7C06" w:rsidP="00D87008">
            <w:pPr>
              <w:suppressAutoHyphens/>
              <w:jc w:val="center"/>
            </w:pPr>
            <w:r w:rsidRPr="00731C36">
              <w:t>2021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1F6E40C4" w14:textId="42A20751" w:rsidR="000A7C06" w:rsidRPr="00EA357E" w:rsidRDefault="000A7C06" w:rsidP="005E630E">
            <w:pPr>
              <w:suppressAutoHyphens/>
              <w:jc w:val="center"/>
            </w:pPr>
            <w:r>
              <w:rPr>
                <w:i/>
              </w:rPr>
              <w:t>–</w:t>
            </w:r>
          </w:p>
        </w:tc>
      </w:tr>
      <w:tr w:rsidR="000A7C06" w:rsidRPr="006E0F61" w14:paraId="12A0BBEA" w14:textId="77777777" w:rsidTr="00E70CAA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7B77404B" w14:textId="77777777" w:rsidR="000A7C06" w:rsidRPr="006E0F61" w:rsidRDefault="000A7C06" w:rsidP="005E630E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28EA664C" w14:textId="7B84FC2C" w:rsidR="000A7C06" w:rsidRPr="00731C36" w:rsidRDefault="000A7C06" w:rsidP="00F25860">
            <w:pPr>
              <w:suppressAutoHyphens/>
              <w:jc w:val="both"/>
            </w:pPr>
            <w:r w:rsidRPr="00731C36">
              <w:t xml:space="preserve">Модернизация системы сбора и передачи информации на </w:t>
            </w:r>
            <w:r w:rsidRPr="00731C36">
              <w:br/>
              <w:t xml:space="preserve">ПС 110 кВ </w:t>
            </w:r>
            <w:proofErr w:type="spellStart"/>
            <w:r w:rsidRPr="00731C36">
              <w:t>Аушигер</w:t>
            </w:r>
            <w:proofErr w:type="spellEnd"/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43633E90" w14:textId="688E8B21" w:rsidR="000A7C06" w:rsidRPr="00731C36" w:rsidRDefault="000A7C06" w:rsidP="005E630E">
            <w:pPr>
              <w:suppressAutoHyphens/>
              <w:jc w:val="center"/>
            </w:pPr>
            <w:r w:rsidRPr="00731C36">
              <w:t>–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5163E2B1" w14:textId="1F583594" w:rsidR="000A7C06" w:rsidRPr="00731C36" w:rsidRDefault="000A7C06" w:rsidP="00A70CFA">
            <w:pPr>
              <w:suppressAutoHyphens/>
              <w:jc w:val="both"/>
            </w:pPr>
            <w:r>
              <w:t>В п</w:t>
            </w:r>
            <w:r w:rsidRPr="00731C36">
              <w:t xml:space="preserve">роект ИП включить мероприятия по организации </w:t>
            </w:r>
            <w:r w:rsidR="00794D0D" w:rsidRPr="00731C36">
              <w:t>двух</w:t>
            </w:r>
            <w:r w:rsidR="00794D0D" w:rsidRPr="00731C36" w:rsidDel="00794D0D">
              <w:t xml:space="preserve"> </w:t>
            </w:r>
            <w:r w:rsidRPr="00731C36">
              <w:t xml:space="preserve">цифровых каналов связи для оперативных переговоров Северокавказского РДУ с ПС 110 кВ </w:t>
            </w:r>
            <w:proofErr w:type="spellStart"/>
            <w:r w:rsidRPr="00731C36">
              <w:t>Аушигер</w:t>
            </w:r>
            <w:proofErr w:type="spellEnd"/>
            <w:r w:rsidRPr="00731C36">
              <w:t xml:space="preserve"> со сроком выполнения в 2019</w:t>
            </w:r>
            <w:r>
              <w:t xml:space="preserve"> году</w:t>
            </w: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</w:tcPr>
          <w:p w14:paraId="7FFC8BF8" w14:textId="60D3B3E4" w:rsidR="000A7C06" w:rsidRPr="00731C36" w:rsidRDefault="000A7C06" w:rsidP="005E630E">
            <w:pPr>
              <w:suppressAutoHyphens/>
              <w:jc w:val="both"/>
            </w:pPr>
            <w:r w:rsidRPr="00731C36">
              <w:t xml:space="preserve">Отсутствие каналов телефонной связи для оперативных переговоров между диспетчерским центром и объектами электроэнергетики приводит к наличию промежуточных звеньев передачи диспетчерских команд при изменении эксплуатационного состояния ЛЭП, находящихся в диспетчерском управлении диспетчерского центра, и увеличению времени </w:t>
            </w:r>
            <w:r>
              <w:t>ликвидации аварии на данных ЛЭП</w:t>
            </w: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2A9F9" w14:textId="1AF366CD" w:rsidR="000A7C06" w:rsidRPr="00731C36" w:rsidRDefault="000A7C06" w:rsidP="005E630E">
            <w:pPr>
              <w:suppressAutoHyphens/>
              <w:jc w:val="both"/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138F791F" w14:textId="62CE563E" w:rsidR="000A7C06" w:rsidRPr="00731C36" w:rsidRDefault="000A7C06" w:rsidP="005E630E">
            <w:pPr>
              <w:suppressAutoHyphens/>
              <w:jc w:val="center"/>
            </w:pPr>
            <w:r w:rsidRPr="00731C36">
              <w:rPr>
                <w:i/>
              </w:rPr>
              <w:t>–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02264E91" w14:textId="53CE83FA" w:rsidR="000A7C06" w:rsidRPr="00EA357E" w:rsidRDefault="000A7C06" w:rsidP="005E630E">
            <w:pPr>
              <w:suppressAutoHyphens/>
              <w:jc w:val="center"/>
            </w:pPr>
            <w:r w:rsidRPr="00624917">
              <w:rPr>
                <w:i/>
              </w:rPr>
              <w:t>–</w:t>
            </w:r>
          </w:p>
        </w:tc>
      </w:tr>
      <w:tr w:rsidR="000A7C06" w:rsidRPr="006E0F61" w14:paraId="105CC6D2" w14:textId="77777777" w:rsidTr="00CB5C84">
        <w:trPr>
          <w:trHeight w:val="2191"/>
        </w:trPr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3B55AC12" w14:textId="77777777" w:rsidR="000A7C06" w:rsidRPr="006E0F61" w:rsidRDefault="000A7C06" w:rsidP="005E630E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60B6F186" w14:textId="0751F5F3" w:rsidR="000A7C06" w:rsidRPr="00731C36" w:rsidRDefault="000A7C06" w:rsidP="005E630E">
            <w:pPr>
              <w:suppressAutoHyphens/>
              <w:jc w:val="both"/>
            </w:pPr>
            <w:r w:rsidRPr="00731C36">
              <w:t>Модернизация системы сбора и передачи и</w:t>
            </w:r>
            <w:r>
              <w:t xml:space="preserve">нформации на </w:t>
            </w:r>
            <w:r>
              <w:br/>
              <w:t>ПС 110 кВ Терек-2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655C8A5A" w14:textId="0BAA7EF9" w:rsidR="000A7C06" w:rsidRPr="00731C36" w:rsidRDefault="000A7C06" w:rsidP="005E630E">
            <w:pPr>
              <w:suppressAutoHyphens/>
              <w:jc w:val="center"/>
            </w:pPr>
            <w:r w:rsidRPr="00731C36">
              <w:t>–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2A349562" w14:textId="160C429D" w:rsidR="000A7C06" w:rsidRPr="00731C36" w:rsidRDefault="000A7C06" w:rsidP="00C11CBD">
            <w:pPr>
              <w:suppressAutoHyphens/>
              <w:jc w:val="both"/>
            </w:pPr>
            <w:r>
              <w:t>В п</w:t>
            </w:r>
            <w:r w:rsidRPr="00731C36">
              <w:t xml:space="preserve">роект ИП включить мероприятия </w:t>
            </w:r>
            <w:r w:rsidRPr="00731C36">
              <w:rPr>
                <w:bCs/>
              </w:rPr>
              <w:t xml:space="preserve">по </w:t>
            </w:r>
            <w:r w:rsidRPr="00731C36">
              <w:t>модернизации</w:t>
            </w:r>
            <w:r w:rsidRPr="00731C36">
              <w:rPr>
                <w:rFonts w:eastAsia="Calibri"/>
                <w:color w:val="000000"/>
                <w:lang w:val="x-none"/>
              </w:rPr>
              <w:t xml:space="preserve"> </w:t>
            </w:r>
            <w:r w:rsidRPr="00731C36">
              <w:rPr>
                <w:rFonts w:eastAsia="Calibri"/>
                <w:color w:val="000000"/>
              </w:rPr>
              <w:t>ССПИ</w:t>
            </w:r>
            <w:r w:rsidRPr="00731C36">
              <w:rPr>
                <w:bCs/>
              </w:rPr>
              <w:t xml:space="preserve"> на ПС 110 кВ </w:t>
            </w:r>
            <w:r w:rsidRPr="00731C36">
              <w:t xml:space="preserve">Терек-2 и </w:t>
            </w:r>
            <w:r w:rsidRPr="00731C36">
              <w:rPr>
                <w:bCs/>
              </w:rPr>
              <w:t xml:space="preserve">организации </w:t>
            </w:r>
            <w:r w:rsidR="00794D0D" w:rsidRPr="00731C36">
              <w:t>двух</w:t>
            </w:r>
            <w:r w:rsidRPr="00731C36">
              <w:rPr>
                <w:bCs/>
              </w:rPr>
              <w:t xml:space="preserve"> цифровых каналов связи </w:t>
            </w:r>
            <w:r w:rsidRPr="00731C36">
              <w:t xml:space="preserve">для передачи телеметрической информации с </w:t>
            </w:r>
            <w:r w:rsidRPr="00731C36">
              <w:rPr>
                <w:bCs/>
              </w:rPr>
              <w:t xml:space="preserve">ПС 110 кВ </w:t>
            </w:r>
            <w:r w:rsidRPr="00731C36">
              <w:t>Терек-2 в Северокавказское РДУ</w:t>
            </w:r>
            <w:r w:rsidRPr="00731C36">
              <w:rPr>
                <w:bCs/>
              </w:rPr>
              <w:t xml:space="preserve"> </w:t>
            </w:r>
            <w:r w:rsidRPr="00731C36">
              <w:t xml:space="preserve">со сроком выполнения </w:t>
            </w:r>
            <w:r>
              <w:t>в 2021 году</w:t>
            </w:r>
          </w:p>
        </w:tc>
        <w:tc>
          <w:tcPr>
            <w:tcW w:w="37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539FA7" w14:textId="6FA37A93" w:rsidR="000A7C06" w:rsidRPr="00731C36" w:rsidRDefault="000A7C06" w:rsidP="00AC6FD2">
            <w:pPr>
              <w:suppressAutoHyphens/>
              <w:jc w:val="both"/>
            </w:pPr>
            <w:r w:rsidRPr="00731C36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</w:t>
            </w:r>
            <w:r>
              <w:t>истемы</w:t>
            </w: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209559" w14:textId="71760F36" w:rsidR="000A7C06" w:rsidRPr="00731C36" w:rsidRDefault="000A7C06" w:rsidP="005E630E">
            <w:pPr>
              <w:suppressAutoHyphens/>
              <w:jc w:val="both"/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620E3C57" w14:textId="7D232269" w:rsidR="000A7C06" w:rsidRPr="00731C36" w:rsidRDefault="000A7C06" w:rsidP="005E630E">
            <w:pPr>
              <w:suppressAutoHyphens/>
              <w:jc w:val="center"/>
            </w:pPr>
            <w:r w:rsidRPr="00731C36">
              <w:rPr>
                <w:i/>
              </w:rPr>
              <w:t>–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572DBA9C" w14:textId="43E92B1F" w:rsidR="000A7C06" w:rsidRPr="00EA357E" w:rsidRDefault="000A7C06" w:rsidP="005E630E">
            <w:pPr>
              <w:suppressAutoHyphens/>
              <w:jc w:val="center"/>
            </w:pPr>
            <w:r w:rsidRPr="00624917">
              <w:rPr>
                <w:i/>
              </w:rPr>
              <w:t>–</w:t>
            </w:r>
          </w:p>
        </w:tc>
      </w:tr>
      <w:tr w:rsidR="000A7C06" w:rsidRPr="006E0F61" w14:paraId="7A2E7605" w14:textId="77777777" w:rsidTr="00275FCC">
        <w:trPr>
          <w:trHeight w:val="1939"/>
        </w:trPr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0C62BDFA" w14:textId="77777777" w:rsidR="000A7C06" w:rsidRPr="006E0F61" w:rsidRDefault="000A7C06" w:rsidP="005E630E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431ECF06" w14:textId="59CA82EA" w:rsidR="000A7C06" w:rsidRPr="00731C36" w:rsidRDefault="000A7C06" w:rsidP="005E630E">
            <w:pPr>
              <w:suppressAutoHyphens/>
              <w:jc w:val="both"/>
            </w:pPr>
            <w:r w:rsidRPr="00731C36">
              <w:t>Модернизация системы сбора и передачи ин</w:t>
            </w:r>
            <w:r>
              <w:t xml:space="preserve">формации на </w:t>
            </w:r>
            <w:r>
              <w:br/>
              <w:t>ПС 110 кВ Гунделен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0FF903A8" w14:textId="119BD466" w:rsidR="000A7C06" w:rsidRPr="00731C36" w:rsidRDefault="000A7C06" w:rsidP="005E630E">
            <w:pPr>
              <w:suppressAutoHyphens/>
              <w:jc w:val="center"/>
            </w:pPr>
            <w:r w:rsidRPr="00731C36">
              <w:t>–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5F0DFBC7" w14:textId="6F643E53" w:rsidR="000A7C06" w:rsidRPr="00731C36" w:rsidRDefault="000A7C06" w:rsidP="00C11CBD">
            <w:pPr>
              <w:suppressAutoHyphens/>
              <w:jc w:val="both"/>
            </w:pPr>
            <w:r>
              <w:t>В п</w:t>
            </w:r>
            <w:r w:rsidRPr="00731C36">
              <w:t xml:space="preserve">роект ИП включить мероприятия </w:t>
            </w:r>
            <w:r w:rsidRPr="00731C36">
              <w:rPr>
                <w:bCs/>
              </w:rPr>
              <w:t xml:space="preserve">по </w:t>
            </w:r>
            <w:r w:rsidRPr="00731C36">
              <w:t>модернизации</w:t>
            </w:r>
            <w:r w:rsidRPr="00731C36">
              <w:rPr>
                <w:rFonts w:eastAsia="Calibri"/>
                <w:color w:val="000000"/>
                <w:lang w:val="x-none"/>
              </w:rPr>
              <w:t xml:space="preserve"> </w:t>
            </w:r>
            <w:r w:rsidRPr="00731C36">
              <w:rPr>
                <w:rFonts w:eastAsia="Calibri"/>
                <w:color w:val="000000"/>
              </w:rPr>
              <w:t xml:space="preserve">ССПИ </w:t>
            </w:r>
            <w:r w:rsidRPr="00731C36">
              <w:t xml:space="preserve">на </w:t>
            </w:r>
            <w:r w:rsidRPr="00731C36">
              <w:br/>
              <w:t>ПС 110 кВ Гунделен</w:t>
            </w:r>
            <w:r w:rsidRPr="00731C36">
              <w:rPr>
                <w:bCs/>
              </w:rPr>
              <w:t xml:space="preserve"> и организации </w:t>
            </w:r>
            <w:r w:rsidR="00794D0D" w:rsidRPr="00731C36">
              <w:t>двух</w:t>
            </w:r>
            <w:r w:rsidR="00794D0D" w:rsidRPr="00731C36" w:rsidDel="00794D0D">
              <w:rPr>
                <w:bCs/>
              </w:rPr>
              <w:t xml:space="preserve"> </w:t>
            </w:r>
            <w:r w:rsidRPr="00731C36">
              <w:rPr>
                <w:bCs/>
              </w:rPr>
              <w:t xml:space="preserve">цифровых каналов связи </w:t>
            </w:r>
            <w:r w:rsidRPr="00731C36">
              <w:t>для передачи телеметрической информации на ПС 110 кВ Гунделен в Северокавказское РДУ</w:t>
            </w:r>
            <w:r w:rsidRPr="00731C36">
              <w:rPr>
                <w:bCs/>
              </w:rPr>
              <w:t xml:space="preserve"> </w:t>
            </w:r>
            <w:r w:rsidRPr="00731C36">
              <w:t>со сроком выполнения</w:t>
            </w:r>
            <w:r>
              <w:t xml:space="preserve"> в 2022 году</w:t>
            </w:r>
          </w:p>
        </w:tc>
        <w:tc>
          <w:tcPr>
            <w:tcW w:w="3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80E087" w14:textId="5A2A9640" w:rsidR="000A7C06" w:rsidRPr="00731C36" w:rsidRDefault="000A7C06" w:rsidP="00AC6FD2">
            <w:pPr>
              <w:suppressAutoHyphens/>
              <w:jc w:val="both"/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26FB7" w14:textId="105203FE" w:rsidR="000A7C06" w:rsidRPr="00731C36" w:rsidRDefault="000A7C06" w:rsidP="005E630E">
            <w:pPr>
              <w:suppressAutoHyphens/>
              <w:jc w:val="both"/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6EF47CB2" w14:textId="2A267A67" w:rsidR="000A7C06" w:rsidRPr="00731C36" w:rsidRDefault="000A7C06" w:rsidP="005E630E">
            <w:pPr>
              <w:suppressAutoHyphens/>
              <w:jc w:val="center"/>
            </w:pPr>
            <w:r w:rsidRPr="00731C36">
              <w:rPr>
                <w:i/>
              </w:rPr>
              <w:t>–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3460A1DD" w14:textId="2DB48210" w:rsidR="000A7C06" w:rsidRPr="00EA357E" w:rsidRDefault="000A7C06" w:rsidP="005E630E">
            <w:pPr>
              <w:suppressAutoHyphens/>
              <w:jc w:val="center"/>
            </w:pPr>
            <w:r w:rsidRPr="00624917">
              <w:rPr>
                <w:i/>
              </w:rPr>
              <w:t>–</w:t>
            </w:r>
          </w:p>
        </w:tc>
      </w:tr>
      <w:tr w:rsidR="005E630E" w:rsidRPr="006E0F61" w14:paraId="348C20AF" w14:textId="77777777" w:rsidTr="00E70CAA">
        <w:tc>
          <w:tcPr>
            <w:tcW w:w="2197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3FD39F1E" w14:textId="335232AA" w:rsidR="005E630E" w:rsidRPr="00731C36" w:rsidRDefault="005E630E" w:rsidP="005E630E">
            <w:pPr>
              <w:suppressAutoHyphens/>
              <w:jc w:val="center"/>
            </w:pPr>
            <w:r w:rsidRPr="00731C36">
              <w:t>Энергосистема Республики Ингушетия</w:t>
            </w:r>
          </w:p>
        </w:tc>
      </w:tr>
      <w:tr w:rsidR="00CE2F6C" w:rsidRPr="006E0F61" w14:paraId="483212F6" w14:textId="77777777" w:rsidTr="00CB5C84">
        <w:trPr>
          <w:trHeight w:val="8279"/>
        </w:trPr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2A7FD8D6" w14:textId="77777777" w:rsidR="00CE2F6C" w:rsidRPr="006E0F61" w:rsidRDefault="00CE2F6C" w:rsidP="0096576C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0796C261" w14:textId="77777777" w:rsidR="00CE2F6C" w:rsidRPr="0078425D" w:rsidRDefault="00CE2F6C" w:rsidP="0096576C">
            <w:pPr>
              <w:suppressAutoHyphens/>
              <w:jc w:val="both"/>
            </w:pPr>
            <w:r w:rsidRPr="0078425D">
              <w:t xml:space="preserve">Модернизация системы сбора и передачи телеинформации Ингушского филиала на </w:t>
            </w:r>
          </w:p>
          <w:p w14:paraId="05AE47A3" w14:textId="0D468527" w:rsidR="00CE2F6C" w:rsidRPr="0078425D" w:rsidRDefault="00CE2F6C" w:rsidP="0096576C">
            <w:pPr>
              <w:suppressAutoHyphens/>
              <w:jc w:val="both"/>
              <w:rPr>
                <w:highlight w:val="yellow"/>
                <w:lang w:val="en-US"/>
              </w:rPr>
            </w:pPr>
            <w:r w:rsidRPr="0078425D">
              <w:t xml:space="preserve">ПС 110 кВ </w:t>
            </w:r>
            <w:proofErr w:type="spellStart"/>
            <w:r w:rsidRPr="0078425D">
              <w:t>Плиево</w:t>
            </w:r>
            <w:proofErr w:type="spellEnd"/>
            <w:r w:rsidRPr="0078425D">
              <w:t>-Новая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09FEED0B" w14:textId="2628CE17" w:rsidR="00CE2F6C" w:rsidRPr="00731C36" w:rsidRDefault="00CE2F6C" w:rsidP="0096576C">
            <w:pPr>
              <w:suppressAutoHyphens/>
              <w:jc w:val="center"/>
            </w:pPr>
            <w:r w:rsidRPr="00731C36">
              <w:t>–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13D874A6" w14:textId="00A06BC3" w:rsidR="00CE2F6C" w:rsidRPr="00731C36" w:rsidRDefault="00CE2F6C" w:rsidP="008A16D7">
            <w:pPr>
              <w:suppressAutoHyphens/>
              <w:jc w:val="both"/>
            </w:pPr>
            <w:r>
              <w:rPr>
                <w:lang w:eastAsia="en-US"/>
              </w:rPr>
              <w:t>В п</w:t>
            </w:r>
            <w:r w:rsidRPr="00731C36">
              <w:rPr>
                <w:lang w:eastAsia="en-US"/>
              </w:rPr>
              <w:t xml:space="preserve">роект ИП включить мероприятия </w:t>
            </w:r>
            <w:r w:rsidRPr="00731C36">
              <w:rPr>
                <w:bCs/>
              </w:rPr>
              <w:t xml:space="preserve">по </w:t>
            </w:r>
            <w:r w:rsidRPr="00731C36">
              <w:t>модернизации</w:t>
            </w:r>
            <w:r w:rsidRPr="00731C36">
              <w:rPr>
                <w:rFonts w:eastAsia="Calibri"/>
                <w:color w:val="000000"/>
                <w:lang w:val="x-none"/>
              </w:rPr>
              <w:t xml:space="preserve"> </w:t>
            </w:r>
            <w:r w:rsidRPr="00731C36">
              <w:rPr>
                <w:rFonts w:eastAsia="Calibri"/>
                <w:color w:val="000000"/>
              </w:rPr>
              <w:t>ССПИ, установке РАС</w:t>
            </w:r>
            <w:r w:rsidRPr="00731C36">
              <w:rPr>
                <w:bCs/>
              </w:rPr>
              <w:t xml:space="preserve"> на ПС 110 кВ </w:t>
            </w:r>
            <w:proofErr w:type="spellStart"/>
            <w:r w:rsidRPr="00731C36">
              <w:t>Плиево</w:t>
            </w:r>
            <w:proofErr w:type="spellEnd"/>
            <w:r w:rsidRPr="00731C36">
              <w:t xml:space="preserve">-Новая и </w:t>
            </w:r>
            <w:r w:rsidRPr="00731C36">
              <w:rPr>
                <w:bCs/>
              </w:rPr>
              <w:t xml:space="preserve">организации </w:t>
            </w:r>
            <w:r w:rsidR="00794D0D" w:rsidRPr="00731C36">
              <w:t>двух</w:t>
            </w:r>
            <w:r w:rsidR="00794D0D" w:rsidRPr="00731C36" w:rsidDel="00794D0D">
              <w:rPr>
                <w:bCs/>
              </w:rPr>
              <w:t xml:space="preserve"> </w:t>
            </w:r>
            <w:r w:rsidRPr="00731C36">
              <w:rPr>
                <w:bCs/>
              </w:rPr>
              <w:t xml:space="preserve">цифровых каналов связи для </w:t>
            </w:r>
            <w:r w:rsidRPr="00731C36">
              <w:t xml:space="preserve">оперативных переговоров и передачи телеметрической информации с </w:t>
            </w:r>
            <w:r w:rsidRPr="00731C36">
              <w:rPr>
                <w:bCs/>
              </w:rPr>
              <w:t xml:space="preserve">ПС 110 кВ </w:t>
            </w:r>
            <w:proofErr w:type="spellStart"/>
            <w:r w:rsidRPr="00731C36">
              <w:t>Плиево</w:t>
            </w:r>
            <w:proofErr w:type="spellEnd"/>
            <w:r w:rsidRPr="00731C36">
              <w:t>-Новая</w:t>
            </w:r>
            <w:r w:rsidRPr="00731C36">
              <w:rPr>
                <w:bCs/>
              </w:rPr>
              <w:t xml:space="preserve"> в </w:t>
            </w:r>
            <w:r w:rsidRPr="00731C36">
              <w:t>Северокавказское РДУ</w:t>
            </w:r>
            <w:r w:rsidRPr="00731C36">
              <w:rPr>
                <w:bCs/>
              </w:rPr>
              <w:t xml:space="preserve"> </w:t>
            </w:r>
            <w:r w:rsidRPr="00731C36">
              <w:rPr>
                <w:lang w:eastAsia="en-US"/>
              </w:rPr>
              <w:t>с</w:t>
            </w:r>
            <w:r>
              <w:rPr>
                <w:lang w:eastAsia="en-US"/>
              </w:rPr>
              <w:t>о сроком выполнения в 2019 году</w:t>
            </w: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</w:tcPr>
          <w:p w14:paraId="181C592B" w14:textId="77777777" w:rsidR="00CE2F6C" w:rsidRPr="00731C36" w:rsidRDefault="00CE2F6C" w:rsidP="0096576C">
            <w:pPr>
              <w:suppressAutoHyphens/>
              <w:jc w:val="both"/>
            </w:pPr>
            <w:r w:rsidRPr="00731C36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энергосистемы.</w:t>
            </w:r>
          </w:p>
          <w:p w14:paraId="66BD87E3" w14:textId="77777777" w:rsidR="00CE2F6C" w:rsidRPr="00731C36" w:rsidRDefault="00CE2F6C" w:rsidP="0096576C">
            <w:pPr>
              <w:suppressAutoHyphens/>
              <w:jc w:val="both"/>
            </w:pPr>
            <w:r w:rsidRPr="00731C36">
              <w:t>Отсутствие каналов телефонной связи для оперативных переговоров между диспетчерским центром и объектами электроэнергетики приводит к наличию промежуточных звеньев передачи диспетчерских команд при изменении эксплуатационного состояния ЛЭП, находящихся в диспетчерском управлении диспетчерского центра, и увеличению времени ликвидации аварии на данных ЛЭП.</w:t>
            </w:r>
          </w:p>
          <w:p w14:paraId="71FFB9E0" w14:textId="4F5B8E83" w:rsidR="00CE2F6C" w:rsidRPr="00731C36" w:rsidRDefault="00CE2F6C" w:rsidP="0096576C">
            <w:pPr>
              <w:suppressAutoHyphens/>
              <w:jc w:val="both"/>
            </w:pPr>
            <w:r w:rsidRPr="00731C36">
              <w:t>Отсутствие цифровых устройств регистрации аварийных событий приводит к невозможности выполнения достоверного анализа функционирования устройств релейной защиты и автоматики и увеличению количества невыясненных и возможных повторных неправильн</w:t>
            </w:r>
            <w:r>
              <w:t>ых случаев работы устройств РЗА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</w:tcPr>
          <w:p w14:paraId="7A8AC1B4" w14:textId="34F9F417" w:rsidR="00CE2F6C" w:rsidRPr="00731C36" w:rsidRDefault="00CE2F6C" w:rsidP="003D5CA8">
            <w:pPr>
              <w:suppressAutoHyphens/>
              <w:jc w:val="both"/>
            </w:pPr>
            <w:r w:rsidRPr="00731C36">
              <w:t>Программа модернизации и расширения системы сбора и передачи информации на подстанциях ПАО «МРСК Северного Кавказа» в зоне эксплуатационной ответственности филиала ПАО «МРСК Северного Кавказа» – «</w:t>
            </w:r>
            <w:proofErr w:type="spellStart"/>
            <w:r w:rsidRPr="00731C36">
              <w:t>Ингушэнерго</w:t>
            </w:r>
            <w:proofErr w:type="spellEnd"/>
            <w:r w:rsidRPr="00731C36">
              <w:t>» на период 2018-2023 годов, утвержденная директором Филиала ПАО «МРСК Северного Кавказа» – «</w:t>
            </w:r>
            <w:proofErr w:type="spellStart"/>
            <w:r w:rsidRPr="00731C36">
              <w:t>Ингушэн</w:t>
            </w:r>
            <w:r>
              <w:t>ерго</w:t>
            </w:r>
            <w:proofErr w:type="spellEnd"/>
            <w:r>
              <w:t xml:space="preserve">»  С.Х. </w:t>
            </w:r>
            <w:proofErr w:type="spellStart"/>
            <w:r>
              <w:t>Цечоевым</w:t>
            </w:r>
            <w:proofErr w:type="spellEnd"/>
            <w:r>
              <w:t xml:space="preserve"> 21.06.2018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383615FF" w14:textId="313E7C5F" w:rsidR="00CE2F6C" w:rsidRPr="00731C36" w:rsidRDefault="00CE2F6C" w:rsidP="0096576C">
            <w:pPr>
              <w:suppressAutoHyphens/>
              <w:jc w:val="center"/>
              <w:rPr>
                <w:i/>
              </w:rPr>
            </w:pPr>
            <w:r w:rsidRPr="00731C36">
              <w:rPr>
                <w:i/>
              </w:rPr>
              <w:t>–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0DF69801" w14:textId="72022AFC" w:rsidR="00CE2F6C" w:rsidRPr="00624917" w:rsidRDefault="00CE2F6C" w:rsidP="0096576C">
            <w:pPr>
              <w:suppressAutoHyphens/>
              <w:jc w:val="center"/>
              <w:rPr>
                <w:i/>
              </w:rPr>
            </w:pPr>
            <w:r w:rsidRPr="00624917">
              <w:rPr>
                <w:i/>
              </w:rPr>
              <w:t>–</w:t>
            </w:r>
          </w:p>
        </w:tc>
      </w:tr>
      <w:tr w:rsidR="0096576C" w:rsidRPr="006E0F61" w14:paraId="6DA33BCE" w14:textId="77777777" w:rsidTr="00E70CAA">
        <w:tc>
          <w:tcPr>
            <w:tcW w:w="2197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A38BC78" w14:textId="0DE66B1E" w:rsidR="0096576C" w:rsidRPr="00731C36" w:rsidRDefault="0096576C" w:rsidP="0096576C">
            <w:pPr>
              <w:suppressAutoHyphens/>
              <w:jc w:val="center"/>
            </w:pPr>
            <w:r w:rsidRPr="00731C36">
              <w:t>Энергосистема Карачаево-Черкесской Республики</w:t>
            </w:r>
          </w:p>
        </w:tc>
      </w:tr>
      <w:tr w:rsidR="00AC6FD2" w:rsidRPr="006E0F61" w14:paraId="7E4A49F0" w14:textId="77777777" w:rsidTr="00CE2F6C">
        <w:trPr>
          <w:trHeight w:val="2789"/>
        </w:trPr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2A3A438D" w14:textId="77777777" w:rsidR="00AC6FD2" w:rsidRPr="006E0F61" w:rsidRDefault="00AC6FD2" w:rsidP="0096576C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697B1291" w14:textId="6C11E772" w:rsidR="00AC6FD2" w:rsidRPr="00731C36" w:rsidRDefault="00F25860" w:rsidP="0096576C">
            <w:pPr>
              <w:suppressAutoHyphens/>
              <w:jc w:val="both"/>
            </w:pPr>
            <w:r w:rsidRPr="00731C36">
              <w:t>«</w:t>
            </w:r>
            <w:r w:rsidR="00AC6FD2" w:rsidRPr="00731C36">
              <w:t>Модернизация системы сбора и передачи информации Карачаево-Черкесского фи</w:t>
            </w:r>
            <w:r w:rsidRPr="00731C36">
              <w:t xml:space="preserve">лиала на </w:t>
            </w:r>
            <w:r w:rsidRPr="00731C36">
              <w:br/>
              <w:t>ПС 110 кВ Октябрьская»</w:t>
            </w:r>
          </w:p>
          <w:p w14:paraId="183E397D" w14:textId="21C6A1F9" w:rsidR="00AC6FD2" w:rsidRPr="00731C36" w:rsidRDefault="00AC6FD2" w:rsidP="0096576C">
            <w:pPr>
              <w:suppressAutoHyphens/>
              <w:jc w:val="both"/>
            </w:pPr>
            <w:r w:rsidRPr="00731C36">
              <w:t>(идентификатор инвестиционного проекта – G_kchf6)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26302BE8" w14:textId="38453514" w:rsidR="00AC6FD2" w:rsidRPr="00731C36" w:rsidRDefault="00AC6FD2" w:rsidP="0096576C">
            <w:pPr>
              <w:suppressAutoHyphens/>
              <w:jc w:val="center"/>
            </w:pPr>
            <w:r w:rsidRPr="00CE2F6C">
              <w:t>2021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21111F4D" w14:textId="5BCD9A03" w:rsidR="00AC6FD2" w:rsidRPr="00731C36" w:rsidRDefault="00AC6FD2" w:rsidP="00CE2F6C">
            <w:pPr>
              <w:suppressAutoHyphens/>
              <w:jc w:val="both"/>
              <w:rPr>
                <w:lang w:eastAsia="en-US"/>
              </w:rPr>
            </w:pPr>
            <w:r w:rsidRPr="00731C36">
              <w:t xml:space="preserve">В </w:t>
            </w:r>
            <w:r w:rsidR="00CE2F6C">
              <w:t>п</w:t>
            </w:r>
            <w:r w:rsidRPr="00731C36">
              <w:t xml:space="preserve">роекте ИП скорректировать срок </w:t>
            </w:r>
            <w:r w:rsidR="008A16D7" w:rsidRPr="00731C36">
              <w:rPr>
                <w:lang w:eastAsia="en-US"/>
              </w:rPr>
              <w:t>выполнения</w:t>
            </w:r>
            <w:r w:rsidRPr="00731C36">
              <w:t xml:space="preserve"> мероприятия </w:t>
            </w:r>
            <w:r w:rsidRPr="00731C36">
              <w:rPr>
                <w:bCs/>
              </w:rPr>
              <w:t xml:space="preserve">по </w:t>
            </w:r>
            <w:r w:rsidR="00CE2F6C" w:rsidRPr="00731C36">
              <w:t>модернизации ССПИ на ПС 110 кВ</w:t>
            </w:r>
            <w:r w:rsidR="00CE2F6C">
              <w:t xml:space="preserve"> Октябрьская и </w:t>
            </w:r>
            <w:r w:rsidRPr="00731C36">
              <w:rPr>
                <w:bCs/>
              </w:rPr>
              <w:t xml:space="preserve">организации </w:t>
            </w:r>
            <w:r w:rsidR="00794D0D" w:rsidRPr="00731C36">
              <w:t>двух</w:t>
            </w:r>
            <w:r w:rsidRPr="00731C36">
              <w:rPr>
                <w:bCs/>
              </w:rPr>
              <w:t xml:space="preserve"> цифровых каналов связи </w:t>
            </w:r>
            <w:r w:rsidRPr="00CE2F6C">
              <w:rPr>
                <w:bCs/>
              </w:rPr>
              <w:t>для</w:t>
            </w:r>
            <w:r w:rsidRPr="00CE2F6C">
              <w:t xml:space="preserve"> </w:t>
            </w:r>
            <w:r w:rsidR="00CE2F6C" w:rsidRPr="00731C36">
              <w:t xml:space="preserve">оперативных переговоров и </w:t>
            </w:r>
            <w:r w:rsidRPr="00CE2F6C">
              <w:t>передачи телеметрической информации</w:t>
            </w:r>
            <w:r w:rsidRPr="00731C36">
              <w:t xml:space="preserve"> с</w:t>
            </w:r>
            <w:r w:rsidRPr="00731C36">
              <w:rPr>
                <w:bCs/>
              </w:rPr>
              <w:t xml:space="preserve"> ПС 110 кВ </w:t>
            </w:r>
            <w:r w:rsidRPr="00731C36">
              <w:t>Октябрьская в Северокавказское РДУ</w:t>
            </w:r>
            <w:r w:rsidRPr="00731C36">
              <w:rPr>
                <w:bCs/>
              </w:rPr>
              <w:t xml:space="preserve"> </w:t>
            </w:r>
            <w:r w:rsidR="005B1D40">
              <w:t>с 2021 на 2019 год</w:t>
            </w:r>
          </w:p>
        </w:tc>
        <w:tc>
          <w:tcPr>
            <w:tcW w:w="37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59CB57" w14:textId="77777777" w:rsidR="00AC6FD2" w:rsidRDefault="00AC6FD2" w:rsidP="00833E67">
            <w:pPr>
              <w:suppressAutoHyphens/>
              <w:jc w:val="both"/>
            </w:pPr>
            <w:r w:rsidRPr="00731C36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</w:t>
            </w:r>
            <w:r w:rsidR="005B1D40">
              <w:t>етическим режимом энергосистемы</w:t>
            </w:r>
            <w:r w:rsidR="00CE2F6C">
              <w:t>.</w:t>
            </w:r>
          </w:p>
          <w:p w14:paraId="28EA9368" w14:textId="72253A51" w:rsidR="00CE2F6C" w:rsidRPr="00731C36" w:rsidRDefault="00CE2F6C" w:rsidP="00833E67">
            <w:pPr>
              <w:suppressAutoHyphens/>
              <w:jc w:val="both"/>
            </w:pPr>
            <w:r w:rsidRPr="00731C36">
              <w:t>Отсутствие каналов телефонной связи для оперативных переговоров между диспетчерским центром и объектами электроэнергетики приводит к наличию промежуточных звеньев передачи диспетчерских команд при изменении эксплуатационного состояния ЛЭП, находящихся в диспетчерском управлении диспетчерского центра, и увеличению времени ликвидации аварии на данных ЛЭП</w:t>
            </w:r>
          </w:p>
        </w:tc>
        <w:tc>
          <w:tcPr>
            <w:tcW w:w="35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A25CCBB" w14:textId="5E93A6AC" w:rsidR="00AC6FD2" w:rsidRPr="00731C36" w:rsidRDefault="00AC6FD2" w:rsidP="003D5CA8">
            <w:pPr>
              <w:suppressAutoHyphens/>
              <w:jc w:val="both"/>
            </w:pPr>
            <w:r w:rsidRPr="00731C36">
              <w:t>Программа модернизации и расширения системы сбора и передачи информации на подстанциях ПАО «МРСК Северного Кавказа» в зоне эксплуатационной ответственности филиала ПАО «МРСК Северного Кавказа»</w:t>
            </w:r>
            <w:r w:rsidR="00C55DAE" w:rsidRPr="00731C36">
              <w:t xml:space="preserve"> – </w:t>
            </w:r>
            <w:r w:rsidRPr="00731C36">
              <w:t>Карачаево-</w:t>
            </w:r>
            <w:proofErr w:type="spellStart"/>
            <w:r w:rsidRPr="00731C36">
              <w:t>Черкесскэнерго</w:t>
            </w:r>
            <w:proofErr w:type="spellEnd"/>
            <w:r w:rsidRPr="00731C36">
              <w:t xml:space="preserve"> на период 2018-2023 годы, утвержденная директором  Филиала ПАО «МРСК Северного Кавказа» – «Карачаево-</w:t>
            </w:r>
            <w:proofErr w:type="spellStart"/>
            <w:r w:rsidRPr="00731C36">
              <w:t>Черкесскэн</w:t>
            </w:r>
            <w:r w:rsidR="005B1D40">
              <w:t>ерго</w:t>
            </w:r>
            <w:proofErr w:type="spellEnd"/>
            <w:r w:rsidR="005B1D40">
              <w:t xml:space="preserve">» В.А. </w:t>
            </w:r>
            <w:proofErr w:type="spellStart"/>
            <w:r w:rsidR="005B1D40">
              <w:t>Халюзиным</w:t>
            </w:r>
            <w:proofErr w:type="spellEnd"/>
            <w:r w:rsidR="005B1D40">
              <w:t xml:space="preserve"> 28.06.2018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272BF482" w14:textId="12C435F5" w:rsidR="00AC6FD2" w:rsidRPr="00731C36" w:rsidRDefault="00AC6FD2" w:rsidP="0096576C">
            <w:pPr>
              <w:suppressAutoHyphens/>
              <w:jc w:val="center"/>
            </w:pPr>
            <w:r w:rsidRPr="00731C36">
              <w:t>2021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5C4FD925" w14:textId="0C56A5F0" w:rsidR="00AC6FD2" w:rsidRPr="00EA357E" w:rsidRDefault="00AC6FD2" w:rsidP="0096576C">
            <w:pPr>
              <w:suppressAutoHyphens/>
              <w:jc w:val="center"/>
            </w:pPr>
            <w:r w:rsidRPr="00CD2F10">
              <w:t>–</w:t>
            </w:r>
          </w:p>
        </w:tc>
      </w:tr>
      <w:tr w:rsidR="00AC6FD2" w:rsidRPr="006E0F61" w14:paraId="6A464AD0" w14:textId="77777777" w:rsidTr="00275FCC">
        <w:trPr>
          <w:trHeight w:val="2673"/>
        </w:trPr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50E71CDE" w14:textId="77777777" w:rsidR="00AC6FD2" w:rsidRPr="006E0F61" w:rsidRDefault="00AC6FD2" w:rsidP="0096576C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4D4B4B50" w14:textId="51C1534C" w:rsidR="00AC6FD2" w:rsidRPr="00731C36" w:rsidRDefault="00AC6FD2" w:rsidP="0096576C">
            <w:pPr>
              <w:suppressAutoHyphens/>
              <w:jc w:val="both"/>
            </w:pPr>
            <w:r w:rsidRPr="00731C36">
              <w:t>Модернизация системы сбора и передачи</w:t>
            </w:r>
            <w:r w:rsidR="005B1D40">
              <w:t xml:space="preserve"> информации на </w:t>
            </w:r>
            <w:r w:rsidR="005B1D40">
              <w:br/>
              <w:t>ПС 110 кВ Хабез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5C950DA8" w14:textId="6B1CA88C" w:rsidR="00AC6FD2" w:rsidRPr="00731C36" w:rsidRDefault="00AC6FD2" w:rsidP="0096576C">
            <w:pPr>
              <w:suppressAutoHyphens/>
              <w:jc w:val="center"/>
            </w:pPr>
            <w:r w:rsidRPr="00731C36">
              <w:t>–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5D39DED0" w14:textId="2F138F20" w:rsidR="00AC6FD2" w:rsidRPr="00731C36" w:rsidRDefault="00FC67EF" w:rsidP="008A16D7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п</w:t>
            </w:r>
            <w:r w:rsidR="00AC6FD2" w:rsidRPr="00731C36">
              <w:rPr>
                <w:lang w:eastAsia="en-US"/>
              </w:rPr>
              <w:t xml:space="preserve">роект ИП включить мероприятия </w:t>
            </w:r>
            <w:r w:rsidR="00AC6FD2" w:rsidRPr="00731C36">
              <w:rPr>
                <w:bCs/>
              </w:rPr>
              <w:t xml:space="preserve">по </w:t>
            </w:r>
            <w:r w:rsidR="00AC6FD2" w:rsidRPr="00731C36">
              <w:t>модернизации</w:t>
            </w:r>
            <w:r w:rsidR="00AC6FD2" w:rsidRPr="00731C36">
              <w:rPr>
                <w:rFonts w:eastAsia="Calibri"/>
                <w:color w:val="000000"/>
                <w:lang w:val="x-none"/>
              </w:rPr>
              <w:t xml:space="preserve"> </w:t>
            </w:r>
            <w:r w:rsidR="00AC6FD2" w:rsidRPr="00731C36">
              <w:rPr>
                <w:rFonts w:eastAsia="Calibri"/>
                <w:color w:val="000000"/>
              </w:rPr>
              <w:t>ССПИ</w:t>
            </w:r>
            <w:r w:rsidR="00AC6FD2" w:rsidRPr="00731C36">
              <w:rPr>
                <w:bCs/>
              </w:rPr>
              <w:t xml:space="preserve"> на ПС 110 кВ </w:t>
            </w:r>
            <w:r w:rsidR="00AC6FD2" w:rsidRPr="00731C36">
              <w:t>Хабез</w:t>
            </w:r>
            <w:r w:rsidR="00AC6FD2" w:rsidRPr="00731C36">
              <w:rPr>
                <w:lang w:eastAsia="en-US"/>
              </w:rPr>
              <w:t xml:space="preserve"> и </w:t>
            </w:r>
            <w:r w:rsidR="00AC6FD2" w:rsidRPr="00731C36">
              <w:rPr>
                <w:bCs/>
              </w:rPr>
              <w:t xml:space="preserve">организации </w:t>
            </w:r>
            <w:r w:rsidR="00794D0D" w:rsidRPr="00731C36">
              <w:t>двух</w:t>
            </w:r>
            <w:r w:rsidR="00AC6FD2" w:rsidRPr="00731C36">
              <w:rPr>
                <w:bCs/>
              </w:rPr>
              <w:t xml:space="preserve"> цифровых каналов связи для</w:t>
            </w:r>
            <w:r w:rsidR="00AC6FD2" w:rsidRPr="00731C36">
              <w:t xml:space="preserve"> передачи телеметрической информации с </w:t>
            </w:r>
            <w:r w:rsidR="00AC6FD2" w:rsidRPr="00731C36">
              <w:rPr>
                <w:bCs/>
              </w:rPr>
              <w:t xml:space="preserve">ПС 110 кВ </w:t>
            </w:r>
            <w:r w:rsidR="00AC6FD2" w:rsidRPr="00731C36">
              <w:t>Хабез в Северокавказское РДУ</w:t>
            </w:r>
            <w:r w:rsidR="00AC6FD2" w:rsidRPr="00731C36">
              <w:rPr>
                <w:bCs/>
              </w:rPr>
              <w:t xml:space="preserve"> </w:t>
            </w:r>
            <w:r w:rsidR="00AC6FD2" w:rsidRPr="00731C36">
              <w:rPr>
                <w:lang w:eastAsia="en-US"/>
              </w:rPr>
              <w:t xml:space="preserve">со сроком </w:t>
            </w:r>
            <w:r w:rsidR="008A16D7" w:rsidRPr="00731C36">
              <w:rPr>
                <w:lang w:eastAsia="en-US"/>
              </w:rPr>
              <w:t>выполнения</w:t>
            </w:r>
            <w:r w:rsidR="00AC6FD2" w:rsidRPr="00731C36">
              <w:rPr>
                <w:lang w:eastAsia="en-US"/>
              </w:rPr>
              <w:t xml:space="preserve"> в 2022 году</w:t>
            </w:r>
          </w:p>
        </w:tc>
        <w:tc>
          <w:tcPr>
            <w:tcW w:w="3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5CA46" w14:textId="77C64616" w:rsidR="00AC6FD2" w:rsidRPr="00731C36" w:rsidRDefault="00AC6FD2" w:rsidP="0096576C">
            <w:pPr>
              <w:suppressAutoHyphens/>
              <w:jc w:val="both"/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DAACF" w14:textId="064774A8" w:rsidR="00AC6FD2" w:rsidRPr="00731C36" w:rsidRDefault="00AC6FD2" w:rsidP="0096576C">
            <w:pPr>
              <w:suppressAutoHyphens/>
              <w:jc w:val="both"/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311E96B3" w14:textId="25390E6C" w:rsidR="00AC6FD2" w:rsidRPr="00731C36" w:rsidRDefault="00AC6FD2" w:rsidP="0096576C">
            <w:pPr>
              <w:suppressAutoHyphens/>
              <w:jc w:val="center"/>
            </w:pPr>
            <w:r w:rsidRPr="00731C36">
              <w:t>–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7D882026" w14:textId="18EB011B" w:rsidR="00AC6FD2" w:rsidRPr="00EA357E" w:rsidRDefault="00AC6FD2" w:rsidP="0096576C">
            <w:pPr>
              <w:suppressAutoHyphens/>
              <w:jc w:val="center"/>
            </w:pPr>
            <w:r w:rsidRPr="00CD2F10">
              <w:t>–</w:t>
            </w:r>
          </w:p>
        </w:tc>
      </w:tr>
      <w:tr w:rsidR="00AC6FD2" w:rsidRPr="006E0F61" w14:paraId="3D16A6A1" w14:textId="77777777" w:rsidTr="00275FCC">
        <w:trPr>
          <w:trHeight w:val="1994"/>
        </w:trPr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662EFC03" w14:textId="77777777" w:rsidR="00AC6FD2" w:rsidRPr="006E0F61" w:rsidRDefault="00AC6FD2" w:rsidP="00AC6FD2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3D3088F3" w14:textId="24FE850C" w:rsidR="00AC6FD2" w:rsidRPr="00731C36" w:rsidRDefault="00F25860" w:rsidP="00AC6FD2">
            <w:pPr>
              <w:suppressAutoHyphens/>
              <w:jc w:val="both"/>
            </w:pPr>
            <w:r w:rsidRPr="00731C36">
              <w:t>«</w:t>
            </w:r>
            <w:r w:rsidR="00AC6FD2" w:rsidRPr="00731C36">
              <w:t xml:space="preserve">Модернизация системы сбора и передачи информации Карачаево-Черкесского филиала на </w:t>
            </w:r>
            <w:r w:rsidR="00AC6FD2" w:rsidRPr="00731C36">
              <w:br/>
              <w:t>ПС 110 кВ Кавказская</w:t>
            </w:r>
            <w:r w:rsidRPr="00731C36">
              <w:t>»</w:t>
            </w:r>
          </w:p>
          <w:p w14:paraId="3386F195" w14:textId="235DFBC8" w:rsidR="00AC6FD2" w:rsidRPr="00731C36" w:rsidRDefault="00F25860" w:rsidP="00AC6FD2">
            <w:pPr>
              <w:suppressAutoHyphens/>
              <w:jc w:val="both"/>
            </w:pPr>
            <w:r w:rsidRPr="00731C36">
              <w:t>(и</w:t>
            </w:r>
            <w:r w:rsidR="00AC6FD2" w:rsidRPr="00731C36">
              <w:t>дентификатор инвестиционного проекта</w:t>
            </w:r>
            <w:r w:rsidR="00C55DAE" w:rsidRPr="00731C36">
              <w:t xml:space="preserve"> – </w:t>
            </w:r>
            <w:r w:rsidR="00AC6FD2" w:rsidRPr="00731C36">
              <w:t>G_kchf7)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5AEEA995" w14:textId="24C83E9B" w:rsidR="00AC6FD2" w:rsidRPr="00731C36" w:rsidRDefault="00AC6FD2" w:rsidP="00AC6FD2">
            <w:pPr>
              <w:suppressAutoHyphens/>
              <w:jc w:val="center"/>
            </w:pPr>
            <w:r w:rsidRPr="00731C36">
              <w:t>20</w:t>
            </w:r>
            <w:r w:rsidRPr="00731C36">
              <w:rPr>
                <w:lang w:val="en-US"/>
              </w:rPr>
              <w:t>19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10ECABC6" w14:textId="57F58622" w:rsidR="00AC6FD2" w:rsidRPr="00731C36" w:rsidRDefault="00F25860" w:rsidP="00794D0D">
            <w:pPr>
              <w:suppressAutoHyphens/>
              <w:jc w:val="both"/>
              <w:rPr>
                <w:lang w:eastAsia="en-US"/>
              </w:rPr>
            </w:pPr>
            <w:r w:rsidRPr="00731C36">
              <w:t>И</w:t>
            </w:r>
            <w:r w:rsidR="00AC6FD2" w:rsidRPr="00731C36">
              <w:t xml:space="preserve">зменить срок </w:t>
            </w:r>
            <w:r w:rsidR="008A16D7" w:rsidRPr="00731C36">
              <w:rPr>
                <w:lang w:eastAsia="en-US"/>
              </w:rPr>
              <w:t>выполнения</w:t>
            </w:r>
            <w:r w:rsidR="00AC6FD2" w:rsidRPr="00731C36">
              <w:t xml:space="preserve"> мероприятия </w:t>
            </w:r>
            <w:r w:rsidR="00AC6FD2" w:rsidRPr="00731C36">
              <w:rPr>
                <w:bCs/>
              </w:rPr>
              <w:t xml:space="preserve">по </w:t>
            </w:r>
            <w:r w:rsidR="00794D0D">
              <w:rPr>
                <w:bCs/>
              </w:rPr>
              <w:t>организации</w:t>
            </w:r>
            <w:r w:rsidR="00794D0D" w:rsidRPr="00731C36">
              <w:rPr>
                <w:bCs/>
              </w:rPr>
              <w:t xml:space="preserve"> </w:t>
            </w:r>
            <w:r w:rsidR="00794D0D">
              <w:t>ССПИ</w:t>
            </w:r>
            <w:r w:rsidR="00AC6FD2" w:rsidRPr="00731C36">
              <w:t xml:space="preserve">, </w:t>
            </w:r>
            <w:r w:rsidR="00AC6FD2" w:rsidRPr="00731C36">
              <w:rPr>
                <w:bCs/>
              </w:rPr>
              <w:t xml:space="preserve">организации </w:t>
            </w:r>
            <w:r w:rsidR="00794D0D" w:rsidRPr="00731C36">
              <w:t>двух</w:t>
            </w:r>
            <w:r w:rsidR="00794D0D" w:rsidRPr="00731C36" w:rsidDel="00794D0D">
              <w:rPr>
                <w:bCs/>
              </w:rPr>
              <w:t xml:space="preserve"> </w:t>
            </w:r>
            <w:r w:rsidR="00AC6FD2" w:rsidRPr="00731C36">
              <w:rPr>
                <w:bCs/>
              </w:rPr>
              <w:t>цифровых каналов связи для</w:t>
            </w:r>
            <w:r w:rsidR="00AC6FD2" w:rsidRPr="00731C36">
              <w:t xml:space="preserve"> передачи телеметрической информации с ПС 110 кВ Кавказская в ДЦ Северокавказского РДУ</w:t>
            </w:r>
            <w:r w:rsidR="00AC6FD2" w:rsidRPr="00731C36">
              <w:rPr>
                <w:bCs/>
              </w:rPr>
              <w:t xml:space="preserve"> </w:t>
            </w:r>
            <w:r w:rsidR="00AC6FD2" w:rsidRPr="00731C36">
              <w:t xml:space="preserve">с 2019 года на 2021 год </w:t>
            </w: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</w:tcPr>
          <w:p w14:paraId="62867AF5" w14:textId="0127BACB" w:rsidR="00AC6FD2" w:rsidRPr="00731C36" w:rsidRDefault="00AC6FD2" w:rsidP="00794D0D">
            <w:pPr>
              <w:widowControl w:val="0"/>
              <w:jc w:val="both"/>
            </w:pPr>
            <w:r w:rsidRPr="00731C36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</w:t>
            </w:r>
            <w:r w:rsidR="005B1D40">
              <w:t>етическим режимом энергосистемы</w:t>
            </w: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27F367" w14:textId="77777777" w:rsidR="00AC6FD2" w:rsidRPr="00731C36" w:rsidRDefault="00AC6FD2" w:rsidP="00AC6FD2">
            <w:pPr>
              <w:suppressAutoHyphens/>
              <w:jc w:val="both"/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03B18D90" w14:textId="22479802" w:rsidR="00AC6FD2" w:rsidRPr="00731C36" w:rsidRDefault="00AC6FD2" w:rsidP="00AC6FD2">
            <w:pPr>
              <w:suppressAutoHyphens/>
              <w:jc w:val="center"/>
            </w:pPr>
            <w:r w:rsidRPr="00731C36">
              <w:t>2019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4D908A4E" w14:textId="0095E64F" w:rsidR="00AC6FD2" w:rsidRPr="00CD2F10" w:rsidRDefault="00F25860" w:rsidP="00AC6FD2">
            <w:pPr>
              <w:suppressAutoHyphens/>
              <w:jc w:val="center"/>
            </w:pPr>
            <w:r w:rsidRPr="00FC161B">
              <w:rPr>
                <w:lang w:val="en-US"/>
              </w:rPr>
              <w:t>–</w:t>
            </w:r>
          </w:p>
        </w:tc>
      </w:tr>
      <w:tr w:rsidR="00AC6FD2" w:rsidRPr="006E0F61" w14:paraId="4F08668A" w14:textId="77777777" w:rsidTr="00E70CAA">
        <w:trPr>
          <w:trHeight w:val="2120"/>
        </w:trPr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45CA8868" w14:textId="77777777" w:rsidR="00AC6FD2" w:rsidRPr="006E0F61" w:rsidRDefault="00AC6FD2" w:rsidP="00AC6FD2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15203665" w14:textId="04544FD4" w:rsidR="00AC6FD2" w:rsidRPr="00731C36" w:rsidRDefault="00F25860" w:rsidP="00AC6FD2">
            <w:pPr>
              <w:suppressAutoHyphens/>
              <w:jc w:val="both"/>
            </w:pPr>
            <w:r w:rsidRPr="00731C36">
              <w:t>«</w:t>
            </w:r>
            <w:proofErr w:type="spellStart"/>
            <w:r w:rsidR="00AC6FD2" w:rsidRPr="00731C36">
              <w:t>Техперевооружение</w:t>
            </w:r>
            <w:proofErr w:type="spellEnd"/>
            <w:r w:rsidR="00AC6FD2" w:rsidRPr="00731C36">
              <w:t xml:space="preserve"> ПС 110 кВ</w:t>
            </w:r>
            <w:r w:rsidRPr="00731C36">
              <w:t xml:space="preserve"> </w:t>
            </w:r>
            <w:r w:rsidR="00AC6FD2" w:rsidRPr="00731C36">
              <w:t>Майская. Установка полукомплекта быстродействующей защиты ВЛ-110 кВ ГЭС-2-Майская (Л-147)</w:t>
            </w:r>
            <w:r w:rsidRPr="00731C36">
              <w:t>»</w:t>
            </w:r>
          </w:p>
          <w:p w14:paraId="05DFDA3F" w14:textId="05AC0201" w:rsidR="00AC6FD2" w:rsidRPr="00731C36" w:rsidRDefault="00F25860" w:rsidP="00AC6FD2">
            <w:pPr>
              <w:suppressAutoHyphens/>
              <w:jc w:val="both"/>
            </w:pPr>
            <w:r w:rsidRPr="00731C36">
              <w:t>(и</w:t>
            </w:r>
            <w:r w:rsidR="00AC6FD2" w:rsidRPr="00731C36">
              <w:t>дентификатор инвестиционного проекта</w:t>
            </w:r>
            <w:r w:rsidR="00C55DAE" w:rsidRPr="00731C36">
              <w:t xml:space="preserve"> – </w:t>
            </w:r>
            <w:r w:rsidR="00AC6FD2" w:rsidRPr="00731C36">
              <w:t>F_prj_109104_47451)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77C45BE7" w14:textId="40866B7D" w:rsidR="00AC6FD2" w:rsidRPr="00731C36" w:rsidRDefault="00AC6FD2" w:rsidP="00AC6FD2">
            <w:pPr>
              <w:suppressAutoHyphens/>
              <w:jc w:val="center"/>
            </w:pPr>
            <w:r w:rsidRPr="00731C36">
              <w:t>2020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4306B5E3" w14:textId="5F84D353" w:rsidR="00AC6FD2" w:rsidRPr="00731C36" w:rsidRDefault="00AC6FD2" w:rsidP="00AC6FD2">
            <w:pPr>
              <w:suppressAutoHyphens/>
              <w:jc w:val="both"/>
            </w:pPr>
            <w:r w:rsidRPr="00731C36">
              <w:t xml:space="preserve">Изменить срок </w:t>
            </w:r>
            <w:r w:rsidR="008A16D7" w:rsidRPr="00731C36">
              <w:rPr>
                <w:lang w:eastAsia="en-US"/>
              </w:rPr>
              <w:t>выполнения</w:t>
            </w:r>
            <w:r w:rsidR="008A16D7" w:rsidRPr="00731C36">
              <w:t xml:space="preserve"> </w:t>
            </w:r>
            <w:r w:rsidRPr="00731C36">
              <w:t xml:space="preserve">мероприятия по </w:t>
            </w:r>
            <w:proofErr w:type="spellStart"/>
            <w:r w:rsidRPr="00731C36">
              <w:t>техперевооружению</w:t>
            </w:r>
            <w:proofErr w:type="spellEnd"/>
            <w:r w:rsidRPr="00731C36">
              <w:t xml:space="preserve"> ПС 110 кВ Майская с установкой полукомплекта быстродействующей защиты ВЛ 110 кВ ГЭС-2</w:t>
            </w:r>
            <w:r w:rsidR="00C55DAE" w:rsidRPr="00731C36">
              <w:t xml:space="preserve"> – </w:t>
            </w:r>
            <w:r w:rsidRPr="00731C36">
              <w:t>Майская (Л-147) с 2020 года на 2022 год в целях синхронизации со сроком реализации м</w:t>
            </w:r>
            <w:r w:rsidR="005B1D40">
              <w:t xml:space="preserve">ероприятия на </w:t>
            </w:r>
            <w:r w:rsidR="005B1D40">
              <w:br/>
              <w:t>ОРУ-110 кВ ГЭС-2</w:t>
            </w: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</w:tcPr>
          <w:p w14:paraId="737CA0CD" w14:textId="067E66CA" w:rsidR="00AC6FD2" w:rsidRPr="00731C36" w:rsidRDefault="00AC6FD2" w:rsidP="00AC6FD2">
            <w:pPr>
              <w:widowControl w:val="0"/>
              <w:jc w:val="both"/>
            </w:pPr>
            <w:r w:rsidRPr="00731C36">
              <w:t>Риск</w:t>
            </w:r>
            <w:r w:rsidR="005B1D40">
              <w:t>и для энергосистемы отсутствуют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</w:tcPr>
          <w:p w14:paraId="0F31C26D" w14:textId="1FD5013E" w:rsidR="00AC6FD2" w:rsidRPr="00731C36" w:rsidRDefault="00F25860" w:rsidP="00F25860">
            <w:pPr>
              <w:suppressAutoHyphens/>
              <w:jc w:val="center"/>
            </w:pPr>
            <w:r w:rsidRPr="00731C36">
              <w:rPr>
                <w:lang w:val="en-US"/>
              </w:rPr>
              <w:t>–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02FC7D15" w14:textId="7B8D2591" w:rsidR="00AC6FD2" w:rsidRPr="00731C36" w:rsidRDefault="00AC6FD2" w:rsidP="00AC6FD2">
            <w:pPr>
              <w:suppressAutoHyphens/>
              <w:jc w:val="center"/>
            </w:pPr>
            <w:r w:rsidRPr="00731C36">
              <w:t>2020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70E71B8B" w14:textId="1C5A7CAA" w:rsidR="00AC6FD2" w:rsidRPr="004A6AFB" w:rsidRDefault="00AC6FD2" w:rsidP="00AC6FD2">
            <w:pPr>
              <w:suppressAutoHyphens/>
              <w:jc w:val="center"/>
              <w:rPr>
                <w:vertAlign w:val="superscript"/>
              </w:rPr>
            </w:pPr>
            <w:r w:rsidRPr="004A6AFB">
              <w:t>2022</w:t>
            </w:r>
            <w:r w:rsidR="00C872DF" w:rsidRPr="004A6AFB">
              <w:rPr>
                <w:rStyle w:val="affd"/>
              </w:rPr>
              <w:footnoteReference w:id="11"/>
            </w:r>
          </w:p>
          <w:p w14:paraId="6D1884AD" w14:textId="4D006392" w:rsidR="00AC6FD2" w:rsidRPr="004A6AFB" w:rsidRDefault="00AC6FD2" w:rsidP="00AC6FD2">
            <w:pPr>
              <w:suppressAutoHyphens/>
              <w:jc w:val="center"/>
              <w:rPr>
                <w:sz w:val="20"/>
              </w:rPr>
            </w:pPr>
            <w:r w:rsidRPr="004A6AFB">
              <w:rPr>
                <w:sz w:val="20"/>
              </w:rPr>
              <w:t xml:space="preserve">(«Реконструкция </w:t>
            </w:r>
          </w:p>
          <w:p w14:paraId="2B574BEC" w14:textId="3B05150B" w:rsidR="00AC6FD2" w:rsidRPr="004A6AFB" w:rsidRDefault="00AC6FD2" w:rsidP="004A6AFB">
            <w:pPr>
              <w:suppressAutoHyphens/>
              <w:jc w:val="center"/>
            </w:pPr>
            <w:r w:rsidRPr="004A6AFB">
              <w:rPr>
                <w:sz w:val="20"/>
              </w:rPr>
              <w:t xml:space="preserve">ОРУ-110 кВ ГЭС-2 // Филиал </w:t>
            </w:r>
            <w:r w:rsidR="004A6AFB" w:rsidRPr="004A6AFB">
              <w:rPr>
                <w:sz w:val="20"/>
              </w:rPr>
              <w:t>«</w:t>
            </w:r>
            <w:r w:rsidRPr="004A6AFB">
              <w:rPr>
                <w:sz w:val="20"/>
              </w:rPr>
              <w:t>Каскад Кубанских ГЭС»)</w:t>
            </w:r>
          </w:p>
        </w:tc>
      </w:tr>
      <w:tr w:rsidR="0096576C" w:rsidRPr="006E0F61" w14:paraId="697FDF16" w14:textId="77777777" w:rsidTr="00E70CAA">
        <w:tc>
          <w:tcPr>
            <w:tcW w:w="2197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307A93AB" w14:textId="7C232E7F" w:rsidR="0096576C" w:rsidRPr="00731C36" w:rsidRDefault="0096576C" w:rsidP="0096576C">
            <w:pPr>
              <w:suppressAutoHyphens/>
              <w:jc w:val="center"/>
            </w:pPr>
            <w:r w:rsidRPr="00731C36">
              <w:t>Энергосистема Республики Северная Осетия</w:t>
            </w:r>
            <w:r w:rsidR="00C55DAE" w:rsidRPr="00731C36">
              <w:t xml:space="preserve"> – </w:t>
            </w:r>
            <w:r w:rsidRPr="00731C36">
              <w:t>Алания</w:t>
            </w:r>
          </w:p>
        </w:tc>
      </w:tr>
      <w:tr w:rsidR="008A5433" w:rsidRPr="006E0F61" w14:paraId="16C35F30" w14:textId="77777777" w:rsidTr="00E70CAA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699E3245" w14:textId="77777777" w:rsidR="008A5433" w:rsidRPr="006E0F61" w:rsidRDefault="008A5433" w:rsidP="008A5433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56E6F694" w14:textId="5F146740" w:rsidR="008A5433" w:rsidRPr="00731C36" w:rsidRDefault="00F25860" w:rsidP="008A5433">
            <w:pPr>
              <w:suppressAutoHyphens/>
              <w:jc w:val="both"/>
            </w:pPr>
            <w:r w:rsidRPr="00731C36">
              <w:t>«</w:t>
            </w:r>
            <w:r w:rsidR="008A5433" w:rsidRPr="00731C36">
              <w:t xml:space="preserve">Модернизация системы сбора и передачи информации Северо-Осетинского филиала на ПС 110 кВ </w:t>
            </w:r>
            <w:proofErr w:type="spellStart"/>
            <w:r w:rsidR="008A5433" w:rsidRPr="00731C36">
              <w:t>Мизур</w:t>
            </w:r>
            <w:proofErr w:type="spellEnd"/>
            <w:r w:rsidRPr="00731C36">
              <w:t>»</w:t>
            </w:r>
          </w:p>
          <w:p w14:paraId="74FB74C1" w14:textId="32D59497" w:rsidR="008A5433" w:rsidRPr="00731C36" w:rsidRDefault="008A5433" w:rsidP="008A5433">
            <w:pPr>
              <w:suppressAutoHyphens/>
              <w:jc w:val="both"/>
            </w:pPr>
            <w:r w:rsidRPr="00731C36">
              <w:t>(</w:t>
            </w:r>
            <w:r w:rsidR="003D5CA8" w:rsidRPr="00731C36">
              <w:t xml:space="preserve">идентификатор инвестиционного проекта – </w:t>
            </w:r>
            <w:r w:rsidRPr="00731C36">
              <w:t>I_sof101)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6DBAFB55" w14:textId="189013EF" w:rsidR="008A5433" w:rsidRPr="00731C36" w:rsidRDefault="008A5433" w:rsidP="008A5433">
            <w:pPr>
              <w:suppressAutoHyphens/>
              <w:jc w:val="center"/>
            </w:pPr>
            <w:r w:rsidRPr="00731C36">
              <w:t>2022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3948E962" w14:textId="64695788" w:rsidR="008A5433" w:rsidRPr="00731C36" w:rsidRDefault="008A16D7" w:rsidP="00794D0D">
            <w:pPr>
              <w:suppressAutoHyphens/>
              <w:jc w:val="both"/>
              <w:rPr>
                <w:lang w:eastAsia="en-US"/>
              </w:rPr>
            </w:pPr>
            <w:r w:rsidRPr="00731C36">
              <w:t xml:space="preserve">Изменить </w:t>
            </w:r>
            <w:r w:rsidR="008A5433" w:rsidRPr="00731C36">
              <w:t>срок</w:t>
            </w:r>
            <w:r w:rsidRPr="00731C36">
              <w:t xml:space="preserve"> выполнения</w:t>
            </w:r>
            <w:r w:rsidR="008A5433" w:rsidRPr="00731C36">
              <w:t xml:space="preserve"> мероприятий по </w:t>
            </w:r>
            <w:r w:rsidR="00794D0D">
              <w:t>организации</w:t>
            </w:r>
            <w:r w:rsidR="00794D0D" w:rsidRPr="00731C36">
              <w:t xml:space="preserve"> </w:t>
            </w:r>
            <w:r w:rsidR="003D5CA8" w:rsidRPr="00731C36">
              <w:t xml:space="preserve">ССПИ на ПС 110 кВ </w:t>
            </w:r>
            <w:proofErr w:type="spellStart"/>
            <w:r w:rsidR="003D5CA8" w:rsidRPr="00731C36">
              <w:t>Мизур</w:t>
            </w:r>
            <w:proofErr w:type="spellEnd"/>
            <w:r w:rsidR="003D5CA8" w:rsidRPr="00731C36">
              <w:t xml:space="preserve"> и </w:t>
            </w:r>
            <w:r w:rsidR="008A5433" w:rsidRPr="00731C36">
              <w:rPr>
                <w:bCs/>
              </w:rPr>
              <w:t xml:space="preserve">организации </w:t>
            </w:r>
            <w:r w:rsidR="00794D0D" w:rsidRPr="00731C36">
              <w:t>двух</w:t>
            </w:r>
            <w:r w:rsidR="008A5433" w:rsidRPr="00731C36">
              <w:rPr>
                <w:bCs/>
              </w:rPr>
              <w:t xml:space="preserve"> цифровых каналов связи для </w:t>
            </w:r>
            <w:r w:rsidR="008A5433" w:rsidRPr="00731C36">
              <w:t xml:space="preserve">передачи </w:t>
            </w:r>
            <w:r w:rsidR="008A5433" w:rsidRPr="00985521">
              <w:t>телеметрической информации</w:t>
            </w:r>
            <w:r w:rsidR="008A5433" w:rsidRPr="00731C36">
              <w:t xml:space="preserve"> с ПС 110 </w:t>
            </w:r>
            <w:r w:rsidR="008A5433" w:rsidRPr="00731C36">
              <w:lastRenderedPageBreak/>
              <w:t xml:space="preserve">кВ </w:t>
            </w:r>
            <w:proofErr w:type="spellStart"/>
            <w:r w:rsidR="008A5433" w:rsidRPr="00731C36">
              <w:t>Мизур</w:t>
            </w:r>
            <w:proofErr w:type="spellEnd"/>
            <w:r w:rsidR="008A5433" w:rsidRPr="00731C36">
              <w:t xml:space="preserve"> в Северокавказское</w:t>
            </w:r>
            <w:r w:rsidR="003D5CA8" w:rsidRPr="00731C36">
              <w:t xml:space="preserve"> РДУ</w:t>
            </w:r>
            <w:r w:rsidR="005B1D40">
              <w:t xml:space="preserve"> с 2022 на 2021 год</w:t>
            </w: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</w:tcPr>
          <w:p w14:paraId="3D2E3808" w14:textId="1C4FA9CA" w:rsidR="008A5433" w:rsidRPr="00731C36" w:rsidRDefault="008A5433" w:rsidP="008A5433">
            <w:pPr>
              <w:suppressAutoHyphens/>
              <w:jc w:val="both"/>
            </w:pPr>
            <w:r w:rsidRPr="00731C36">
              <w:lastRenderedPageBreak/>
              <w:t xml:space="preserve">Отсутствие телеметрической информации в необходимом объеме приводит к ухудшению наблюдаемости, качества планирования и управления </w:t>
            </w:r>
            <w:r w:rsidRPr="00731C36">
              <w:lastRenderedPageBreak/>
              <w:t>электроэнерг</w:t>
            </w:r>
            <w:r w:rsidR="005B1D40">
              <w:t>етическим режимом энергосистемы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</w:tcPr>
          <w:p w14:paraId="3128662C" w14:textId="7D7A209D" w:rsidR="008A5433" w:rsidRPr="00731C36" w:rsidRDefault="008A5433" w:rsidP="003D5CA8">
            <w:pPr>
              <w:suppressAutoHyphens/>
              <w:jc w:val="both"/>
            </w:pPr>
            <w:r w:rsidRPr="00731C36">
              <w:lastRenderedPageBreak/>
              <w:t xml:space="preserve">Программа модернизации и расширения системы сбора и передачи информации на подстанциях ПАО «МРСК Северного Кавказа» в зоне эксплуатационной </w:t>
            </w:r>
            <w:r w:rsidRPr="00731C36">
              <w:lastRenderedPageBreak/>
              <w:t>ответственности филиала ПАО «МРСК Северного Кавказа» – «</w:t>
            </w:r>
            <w:proofErr w:type="spellStart"/>
            <w:r w:rsidRPr="00731C36">
              <w:t>Севкавказэнерго</w:t>
            </w:r>
            <w:proofErr w:type="spellEnd"/>
            <w:r w:rsidRPr="00731C36">
              <w:t>» на 2018-2023</w:t>
            </w:r>
            <w:r w:rsidR="003D5CA8" w:rsidRPr="00731C36">
              <w:t xml:space="preserve"> годы</w:t>
            </w:r>
            <w:r w:rsidRPr="00731C36">
              <w:t xml:space="preserve">, утвержденная </w:t>
            </w:r>
            <w:r w:rsidR="003D5CA8" w:rsidRPr="00731C36">
              <w:t xml:space="preserve">директором Филиала </w:t>
            </w:r>
            <w:r w:rsidRPr="00731C36">
              <w:t>ПАО «МРСК Северного Кавказа» – «</w:t>
            </w:r>
            <w:proofErr w:type="spellStart"/>
            <w:r w:rsidRPr="00731C36">
              <w:t>Севкавказэнерго</w:t>
            </w:r>
            <w:proofErr w:type="spellEnd"/>
            <w:r w:rsidRPr="00731C36">
              <w:t>»</w:t>
            </w:r>
            <w:r w:rsidR="003D5CA8" w:rsidRPr="00731C36">
              <w:t xml:space="preserve"> К.Н. </w:t>
            </w:r>
            <w:proofErr w:type="spellStart"/>
            <w:r w:rsidR="003D5CA8" w:rsidRPr="00731C36">
              <w:t>Закаевым</w:t>
            </w:r>
            <w:proofErr w:type="spellEnd"/>
            <w:r w:rsidR="005B1D40">
              <w:t xml:space="preserve"> 27.06.2018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75E46299" w14:textId="66A47CBA" w:rsidR="008A5433" w:rsidRPr="00731C36" w:rsidRDefault="008A5433" w:rsidP="008A5433">
            <w:pPr>
              <w:suppressAutoHyphens/>
              <w:jc w:val="center"/>
            </w:pPr>
            <w:r w:rsidRPr="00731C36">
              <w:lastRenderedPageBreak/>
              <w:t>2022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55A785C3" w14:textId="6288A474" w:rsidR="008A5433" w:rsidRPr="00EA357E" w:rsidRDefault="008A5433" w:rsidP="008A5433">
            <w:pPr>
              <w:suppressAutoHyphens/>
              <w:jc w:val="center"/>
            </w:pPr>
            <w:r w:rsidRPr="00CD2F10">
              <w:t>–</w:t>
            </w:r>
          </w:p>
        </w:tc>
      </w:tr>
    </w:tbl>
    <w:p w14:paraId="68D422A7" w14:textId="62A2911C" w:rsidR="00AD02FF" w:rsidRDefault="00AD02FF" w:rsidP="001407FC"/>
    <w:p w14:paraId="11A5BF3C" w14:textId="77777777" w:rsidR="001C7617" w:rsidRPr="00802FF1" w:rsidRDefault="001C7617" w:rsidP="001407FC"/>
    <w:tbl>
      <w:tblPr>
        <w:tblW w:w="0" w:type="auto"/>
        <w:tblInd w:w="2155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159"/>
        <w:gridCol w:w="142"/>
        <w:gridCol w:w="4677"/>
        <w:gridCol w:w="284"/>
        <w:gridCol w:w="5670"/>
      </w:tblGrid>
      <w:tr w:rsidR="00F25860" w14:paraId="2559CBE4" w14:textId="77777777" w:rsidTr="00F25860"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A00416" w14:textId="516C1830" w:rsidR="00F25860" w:rsidRPr="00324A6F" w:rsidRDefault="00F25860" w:rsidP="006C6959">
            <w:pPr>
              <w:suppressAutoHyphens/>
              <w:jc w:val="center"/>
              <w:rPr>
                <w:sz w:val="28"/>
              </w:rPr>
            </w:pPr>
            <w:r>
              <w:rPr>
                <w:sz w:val="28"/>
              </w:rPr>
              <w:t>Заместитель Председателя Правления</w:t>
            </w:r>
          </w:p>
        </w:tc>
        <w:tc>
          <w:tcPr>
            <w:tcW w:w="142" w:type="dxa"/>
            <w:vAlign w:val="bottom"/>
          </w:tcPr>
          <w:p w14:paraId="51C9A3F2" w14:textId="77777777" w:rsidR="00F25860" w:rsidRPr="00324A6F" w:rsidRDefault="00F25860">
            <w:pPr>
              <w:suppressAutoHyphens/>
              <w:rPr>
                <w:sz w:val="28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A360BE" w14:textId="77777777" w:rsidR="00F25860" w:rsidRPr="00324A6F" w:rsidRDefault="00F25860">
            <w:pPr>
              <w:suppressAutoHyphens/>
              <w:jc w:val="center"/>
              <w:rPr>
                <w:sz w:val="28"/>
              </w:rPr>
            </w:pPr>
          </w:p>
        </w:tc>
        <w:tc>
          <w:tcPr>
            <w:tcW w:w="284" w:type="dxa"/>
            <w:vAlign w:val="bottom"/>
          </w:tcPr>
          <w:p w14:paraId="79C32D17" w14:textId="77777777" w:rsidR="00F25860" w:rsidRPr="00324A6F" w:rsidRDefault="00F25860">
            <w:pPr>
              <w:suppressAutoHyphens/>
              <w:rPr>
                <w:sz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</w:tcBorders>
            <w:vAlign w:val="bottom"/>
            <w:hideMark/>
          </w:tcPr>
          <w:p w14:paraId="4FA5C3EA" w14:textId="5DFF6F59" w:rsidR="00F25860" w:rsidRPr="00324A6F" w:rsidRDefault="00F25860" w:rsidP="006C6959">
            <w:pPr>
              <w:suppressAutoHyphens/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  <w:r w:rsidRPr="00324A6F">
              <w:rPr>
                <w:sz w:val="28"/>
              </w:rPr>
              <w:t>.</w:t>
            </w:r>
            <w:r>
              <w:rPr>
                <w:sz w:val="28"/>
              </w:rPr>
              <w:t>А</w:t>
            </w:r>
            <w:r w:rsidRPr="00324A6F">
              <w:rPr>
                <w:sz w:val="28"/>
              </w:rPr>
              <w:t xml:space="preserve">. </w:t>
            </w:r>
            <w:r>
              <w:rPr>
                <w:sz w:val="28"/>
              </w:rPr>
              <w:t>Павлушко</w:t>
            </w:r>
          </w:p>
        </w:tc>
      </w:tr>
    </w:tbl>
    <w:p w14:paraId="652CFD8C" w14:textId="77777777" w:rsidR="00F80373" w:rsidRPr="001407FC" w:rsidRDefault="00F80373" w:rsidP="001C7617"/>
    <w:sectPr w:rsidR="00F80373" w:rsidRPr="001407FC" w:rsidSect="00862F05">
      <w:headerReference w:type="default" r:id="rId8"/>
      <w:pgSz w:w="23814" w:h="16839" w:orient="landscape" w:code="8"/>
      <w:pgMar w:top="709" w:right="708" w:bottom="567" w:left="1134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6AB4C5" w14:textId="77777777" w:rsidR="00095CCD" w:rsidRDefault="00095CCD" w:rsidP="003D6CBA">
      <w:r>
        <w:separator/>
      </w:r>
    </w:p>
  </w:endnote>
  <w:endnote w:type="continuationSeparator" w:id="0">
    <w:p w14:paraId="0EB6596A" w14:textId="77777777" w:rsidR="00095CCD" w:rsidRDefault="00095CCD" w:rsidP="003D6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0C8B54" w14:textId="77777777" w:rsidR="00095CCD" w:rsidRDefault="00095CCD" w:rsidP="003D6CBA">
      <w:r>
        <w:separator/>
      </w:r>
    </w:p>
  </w:footnote>
  <w:footnote w:type="continuationSeparator" w:id="0">
    <w:p w14:paraId="771F48F8" w14:textId="77777777" w:rsidR="00095CCD" w:rsidRDefault="00095CCD" w:rsidP="003D6CBA">
      <w:r>
        <w:continuationSeparator/>
      </w:r>
    </w:p>
  </w:footnote>
  <w:footnote w:id="1">
    <w:p w14:paraId="2873E878" w14:textId="78CE73AC" w:rsidR="00CB5C84" w:rsidRPr="00905D8A" w:rsidRDefault="00CB5C84">
      <w:pPr>
        <w:pStyle w:val="aff7"/>
        <w:rPr>
          <w:sz w:val="24"/>
        </w:rPr>
      </w:pPr>
      <w:r w:rsidRPr="00EC2F55">
        <w:rPr>
          <w:rStyle w:val="affd"/>
          <w:sz w:val="24"/>
        </w:rPr>
        <w:footnoteRef/>
      </w:r>
      <w:r w:rsidRPr="00EC2F55">
        <w:rPr>
          <w:sz w:val="24"/>
        </w:rPr>
        <w:t xml:space="preserve"> </w:t>
      </w:r>
      <w:r w:rsidRPr="00EC2F55">
        <w:rPr>
          <w:sz w:val="24"/>
          <w:lang w:eastAsia="en-US"/>
        </w:rPr>
        <w:t>Проект Схемы и программы развития Единой энергетической системы России на 2019 – 2025 годы, направленный письмом АО «СО ЕЭС» от 28.02.2019 № В32-II-3-19-2328 в адрес Минэнерго России</w:t>
      </w:r>
    </w:p>
  </w:footnote>
  <w:footnote w:id="2">
    <w:p w14:paraId="57BD4A91" w14:textId="7238130A" w:rsidR="00CB5C84" w:rsidRPr="00EC2F55" w:rsidRDefault="00CB5C84">
      <w:pPr>
        <w:pStyle w:val="aff7"/>
        <w:rPr>
          <w:sz w:val="24"/>
        </w:rPr>
      </w:pPr>
      <w:r w:rsidRPr="00EC2F55">
        <w:rPr>
          <w:rStyle w:val="affd"/>
          <w:sz w:val="24"/>
        </w:rPr>
        <w:footnoteRef/>
      </w:r>
      <w:r w:rsidRPr="00EC2F55">
        <w:rPr>
          <w:sz w:val="24"/>
        </w:rPr>
        <w:t xml:space="preserve"> Схема и программа развития Единой энергетической системы России на 2018-2024 годы, утвержденная приказом Минэнерго России от 28.02.2018 № 121.</w:t>
      </w:r>
    </w:p>
  </w:footnote>
  <w:footnote w:id="3">
    <w:p w14:paraId="324A89BA" w14:textId="66ADC0A8" w:rsidR="00CB5C84" w:rsidRPr="00EC2F55" w:rsidRDefault="00CB5C84" w:rsidP="003662F2">
      <w:pPr>
        <w:pStyle w:val="aff7"/>
        <w:rPr>
          <w:sz w:val="24"/>
        </w:rPr>
      </w:pPr>
      <w:r w:rsidRPr="00EC2F55">
        <w:rPr>
          <w:rStyle w:val="affd"/>
          <w:sz w:val="24"/>
        </w:rPr>
        <w:footnoteRef/>
      </w:r>
      <w:r w:rsidRPr="00EC2F55">
        <w:rPr>
          <w:sz w:val="24"/>
        </w:rPr>
        <w:t xml:space="preserve"> Схема и программа развития электроэнергетики Республики Дагестан </w:t>
      </w:r>
      <w:r>
        <w:rPr>
          <w:sz w:val="24"/>
        </w:rPr>
        <w:t xml:space="preserve">в 2017, 2018 и 2019 году </w:t>
      </w:r>
      <w:r w:rsidRPr="00EC2F55">
        <w:rPr>
          <w:sz w:val="24"/>
        </w:rPr>
        <w:t>не разрабат</w:t>
      </w:r>
      <w:r>
        <w:rPr>
          <w:sz w:val="24"/>
        </w:rPr>
        <w:t>ывалась</w:t>
      </w:r>
      <w:r w:rsidRPr="00EC2F55">
        <w:rPr>
          <w:sz w:val="24"/>
        </w:rPr>
        <w:t>, на рассмотрение</w:t>
      </w:r>
      <w:r>
        <w:rPr>
          <w:sz w:val="24"/>
        </w:rPr>
        <w:t xml:space="preserve"> и согласование в АО «СО ЕЭС» </w:t>
      </w:r>
      <w:r w:rsidRPr="00EC2F55">
        <w:rPr>
          <w:sz w:val="24"/>
        </w:rPr>
        <w:t xml:space="preserve">не поступала. </w:t>
      </w:r>
    </w:p>
    <w:p w14:paraId="66B36CCF" w14:textId="77777777" w:rsidR="00CB5C84" w:rsidRDefault="00CB5C84" w:rsidP="003662F2">
      <w:pPr>
        <w:pStyle w:val="aff7"/>
      </w:pPr>
    </w:p>
    <w:p w14:paraId="7C88B7CC" w14:textId="77777777" w:rsidR="00CB5C84" w:rsidRDefault="00CB5C84" w:rsidP="003662F2">
      <w:pPr>
        <w:pStyle w:val="aff7"/>
      </w:pPr>
    </w:p>
    <w:p w14:paraId="5F349B78" w14:textId="472C8B28" w:rsidR="00CB5C84" w:rsidRDefault="00CB5C84">
      <w:pPr>
        <w:pStyle w:val="aff7"/>
      </w:pPr>
    </w:p>
  </w:footnote>
  <w:footnote w:id="4">
    <w:p w14:paraId="3D9AABE0" w14:textId="2F04727F" w:rsidR="00CB5C84" w:rsidRPr="00905D8A" w:rsidRDefault="00CB5C84" w:rsidP="00986339">
      <w:pPr>
        <w:pStyle w:val="aff7"/>
        <w:rPr>
          <w:sz w:val="24"/>
        </w:rPr>
      </w:pPr>
      <w:r w:rsidRPr="00EC2F55">
        <w:rPr>
          <w:rStyle w:val="affd"/>
          <w:sz w:val="24"/>
        </w:rPr>
        <w:footnoteRef/>
      </w:r>
      <w:r w:rsidRPr="00EC2F55">
        <w:rPr>
          <w:sz w:val="24"/>
        </w:rPr>
        <w:t xml:space="preserve"> Проект схемы и программы развития электроэнергетики Ставропольского края на 2020-2024 годы (не согласован АО «СО ЕЭС»). *Сроки реализации указаны </w:t>
      </w:r>
      <w:proofErr w:type="spellStart"/>
      <w:r w:rsidRPr="00EC2F55">
        <w:rPr>
          <w:sz w:val="24"/>
        </w:rPr>
        <w:t>справочно</w:t>
      </w:r>
      <w:proofErr w:type="spellEnd"/>
      <w:r w:rsidRPr="00905D8A">
        <w:rPr>
          <w:sz w:val="24"/>
        </w:rPr>
        <w:t>.</w:t>
      </w:r>
    </w:p>
    <w:p w14:paraId="71C07335" w14:textId="1AF12B4D" w:rsidR="00CB5C84" w:rsidRDefault="00CB5C84" w:rsidP="00986339">
      <w:pPr>
        <w:pStyle w:val="aff7"/>
      </w:pPr>
      <w:r w:rsidRPr="00EC2F55">
        <w:rPr>
          <w:sz w:val="24"/>
        </w:rPr>
        <w:t>Схема и программа развития электроэнергетики Ставропольского края на 2019-2023 годы, утвержденная распоряжением Губернатора Ставропольского края от 28.04.2018 № 213-р (согласована АО «СО ЕЭС»).</w:t>
      </w:r>
    </w:p>
  </w:footnote>
  <w:footnote w:id="5">
    <w:p w14:paraId="34A4B740" w14:textId="14DCFA55" w:rsidR="00CB5C84" w:rsidRPr="000857C8" w:rsidRDefault="00CB5C84" w:rsidP="00986339">
      <w:pPr>
        <w:pStyle w:val="aff7"/>
        <w:rPr>
          <w:sz w:val="24"/>
        </w:rPr>
      </w:pPr>
      <w:r w:rsidRPr="000857C8">
        <w:rPr>
          <w:rStyle w:val="affd"/>
          <w:sz w:val="24"/>
        </w:rPr>
        <w:footnoteRef/>
      </w:r>
      <w:r w:rsidRPr="000857C8">
        <w:rPr>
          <w:sz w:val="24"/>
        </w:rPr>
        <w:t xml:space="preserve"> Проект схемы и программы развития электроэнергетики Кабардино-Балкарской Республики на 2020-2024 годы (не согласован АО «СО ЕЭС»). *Сроки реализации указаны </w:t>
      </w:r>
      <w:proofErr w:type="spellStart"/>
      <w:r w:rsidRPr="000857C8">
        <w:rPr>
          <w:sz w:val="24"/>
        </w:rPr>
        <w:t>справочно</w:t>
      </w:r>
      <w:proofErr w:type="spellEnd"/>
      <w:r w:rsidRPr="000857C8">
        <w:rPr>
          <w:sz w:val="24"/>
        </w:rPr>
        <w:t>.</w:t>
      </w:r>
    </w:p>
    <w:p w14:paraId="2E16D756" w14:textId="088D51D7" w:rsidR="00CB5C84" w:rsidRDefault="00CB5C84" w:rsidP="00986339">
      <w:pPr>
        <w:pStyle w:val="aff7"/>
      </w:pPr>
      <w:r w:rsidRPr="000857C8">
        <w:rPr>
          <w:sz w:val="24"/>
        </w:rPr>
        <w:t>Схема и программа развития электроэнергетики Кабардино-Балкарской Республики на 2019-2023 годы, утвержденная указом Главы Кабардино-Балкарской Республики от 25 апреля 2018 г. №47-УГ (согласована АО «СО ЕЭС»).</w:t>
      </w:r>
    </w:p>
  </w:footnote>
  <w:footnote w:id="6">
    <w:p w14:paraId="3FAC3549" w14:textId="24F88131" w:rsidR="00CB5C84" w:rsidRPr="000857C8" w:rsidRDefault="00CB5C84" w:rsidP="000857C8">
      <w:pPr>
        <w:pStyle w:val="aff7"/>
        <w:rPr>
          <w:sz w:val="24"/>
        </w:rPr>
      </w:pPr>
      <w:r w:rsidRPr="000857C8">
        <w:rPr>
          <w:rStyle w:val="affd"/>
          <w:sz w:val="24"/>
        </w:rPr>
        <w:footnoteRef/>
      </w:r>
      <w:r w:rsidRPr="000857C8">
        <w:rPr>
          <w:sz w:val="24"/>
        </w:rPr>
        <w:t xml:space="preserve"> Схема и программа развития электроэнергетики РСО-А на 2020-2024 годы, утвержденная Указом Главы РСО-А от 18.04.2019 № 116 (согласована АО «СО ЕЭС»).</w:t>
      </w:r>
    </w:p>
    <w:p w14:paraId="4C850417" w14:textId="780C361E" w:rsidR="00CB5C84" w:rsidRPr="000857C8" w:rsidRDefault="00CB5C84" w:rsidP="000857C8">
      <w:pPr>
        <w:pStyle w:val="aff7"/>
        <w:rPr>
          <w:sz w:val="24"/>
        </w:rPr>
      </w:pPr>
      <w:r w:rsidRPr="000857C8">
        <w:rPr>
          <w:sz w:val="24"/>
        </w:rPr>
        <w:t>Схема и программа развития электроэнергетики РСО-А на 2019-2023 годы, утвержденная Указом Главы РСО-А от 11.07.2018 № 2050 (согласована АО «СО ЕЭС»).</w:t>
      </w:r>
    </w:p>
  </w:footnote>
  <w:footnote w:id="7">
    <w:p w14:paraId="1E4C5936" w14:textId="69FD3329" w:rsidR="00CB5C84" w:rsidRPr="000857C8" w:rsidRDefault="00CB5C84" w:rsidP="000857C8">
      <w:pPr>
        <w:jc w:val="both"/>
        <w:rPr>
          <w:highlight w:val="green"/>
        </w:rPr>
      </w:pPr>
      <w:r w:rsidRPr="000857C8">
        <w:rPr>
          <w:rStyle w:val="affd"/>
        </w:rPr>
        <w:footnoteRef/>
      </w:r>
      <w:r w:rsidRPr="000857C8">
        <w:t xml:space="preserve"> </w:t>
      </w:r>
      <w:r>
        <w:t>Изменения, вносимые в и</w:t>
      </w:r>
      <w:r w:rsidRPr="000857C8">
        <w:t>нвестиционн</w:t>
      </w:r>
      <w:r>
        <w:t>ую</w:t>
      </w:r>
      <w:r w:rsidRPr="000857C8">
        <w:t xml:space="preserve"> программ</w:t>
      </w:r>
      <w:r>
        <w:t>у</w:t>
      </w:r>
      <w:r w:rsidRPr="000857C8">
        <w:t xml:space="preserve"> ПАО «ФСК ЕЭС»</w:t>
      </w:r>
      <w:r>
        <w:t xml:space="preserve"> на 2016-2020 годы</w:t>
      </w:r>
      <w:r w:rsidRPr="000857C8">
        <w:t>, утвержденн</w:t>
      </w:r>
      <w:r>
        <w:t>ые</w:t>
      </w:r>
      <w:r w:rsidRPr="000857C8">
        <w:t xml:space="preserve"> приказом Минэнерго России от 27.12.2017 №31@.</w:t>
      </w:r>
    </w:p>
    <w:p w14:paraId="41DDF44A" w14:textId="368FE1C4" w:rsidR="00CB5C84" w:rsidRDefault="00CB5C84" w:rsidP="000857C8">
      <w:pPr>
        <w:pStyle w:val="aff7"/>
      </w:pPr>
    </w:p>
  </w:footnote>
  <w:footnote w:id="8">
    <w:p w14:paraId="2A622BE6" w14:textId="07DF977E" w:rsidR="00CB5C84" w:rsidRPr="000857C8" w:rsidRDefault="00CB5C84" w:rsidP="000857C8">
      <w:pPr>
        <w:jc w:val="both"/>
      </w:pPr>
      <w:r w:rsidRPr="000857C8">
        <w:rPr>
          <w:rStyle w:val="affd"/>
        </w:rPr>
        <w:footnoteRef/>
      </w:r>
      <w:r w:rsidRPr="000857C8">
        <w:t xml:space="preserve"> </w:t>
      </w:r>
      <w:r w:rsidRPr="00547140">
        <w:t>Проект корректировки инвестиционной программы ПАО «ФСК ЕЭС» на 2016-2020 годы и проект инвестиционной программы ПАО «ФСК ЕЭС» на 2020-2024 годы поступили на рассмотрении в АО «СО ЕЭС» с уведомлением Минэнерго России от 26.04.2019 № 09-1675.</w:t>
      </w:r>
    </w:p>
  </w:footnote>
  <w:footnote w:id="9">
    <w:p w14:paraId="63B23BA0" w14:textId="6A9901AB" w:rsidR="00CB5C84" w:rsidRPr="000857C8" w:rsidRDefault="00CB5C84" w:rsidP="000857C8">
      <w:pPr>
        <w:pStyle w:val="aff7"/>
        <w:rPr>
          <w:sz w:val="24"/>
        </w:rPr>
      </w:pPr>
      <w:r w:rsidRPr="000857C8">
        <w:rPr>
          <w:rStyle w:val="affd"/>
          <w:sz w:val="24"/>
        </w:rPr>
        <w:footnoteRef/>
      </w:r>
      <w:r w:rsidRPr="000857C8">
        <w:rPr>
          <w:sz w:val="24"/>
        </w:rPr>
        <w:t xml:space="preserve"> Проект схемы и программы развития электроэнергетики Республики Ингушетия на 2020-2024 годы (не согласован АО «СО ЕЭС»). *Сроки реализации указаны </w:t>
      </w:r>
      <w:proofErr w:type="spellStart"/>
      <w:r w:rsidRPr="000857C8">
        <w:rPr>
          <w:sz w:val="24"/>
        </w:rPr>
        <w:t>справочно</w:t>
      </w:r>
      <w:proofErr w:type="spellEnd"/>
      <w:r w:rsidRPr="000857C8">
        <w:rPr>
          <w:sz w:val="24"/>
        </w:rPr>
        <w:t>.</w:t>
      </w:r>
    </w:p>
    <w:p w14:paraId="47A65BB1" w14:textId="3B47A1CC" w:rsidR="00CB5C84" w:rsidRDefault="00CB5C84" w:rsidP="000857C8">
      <w:pPr>
        <w:pStyle w:val="aff7"/>
      </w:pPr>
      <w:r w:rsidRPr="000857C8">
        <w:rPr>
          <w:sz w:val="24"/>
        </w:rPr>
        <w:t>Схема и программа развития электроэнергетики Республики Ингушетия на 2019-2023 годы, утвержденная распоряжением Главы Республики Ингушетия от 28.04.2018 № 164-рг (согласована АО «СО ЕЭС»).</w:t>
      </w:r>
    </w:p>
  </w:footnote>
  <w:footnote w:id="10">
    <w:p w14:paraId="56259D25" w14:textId="0C99C0AB" w:rsidR="00CB5C84" w:rsidRPr="000857C8" w:rsidRDefault="00CB5C84" w:rsidP="000857C8">
      <w:pPr>
        <w:jc w:val="both"/>
      </w:pPr>
      <w:r w:rsidRPr="000857C8">
        <w:rPr>
          <w:rStyle w:val="affd"/>
        </w:rPr>
        <w:footnoteRef/>
      </w:r>
      <w:r w:rsidRPr="000857C8">
        <w:t xml:space="preserve"> </w:t>
      </w:r>
      <w:r w:rsidRPr="00EC2F55">
        <w:t>Инвестиционная программа АО «Чеченэнерго», утвержденная приказом Минэнерго России от 11.12.2</w:t>
      </w:r>
      <w:r w:rsidRPr="00547140">
        <w:t>018 №20@. Проект корректировки инвестиционной программы АО «Чеченэнерго» на 2016</w:t>
      </w:r>
      <w:r w:rsidRPr="00547140">
        <w:noBreakHyphen/>
        <w:t>2022 годы, поступил на рассмотрении в АО «СО ЕЭС» с уведомлением Минэнерго России от 22.04.2019 № 09-1560.</w:t>
      </w:r>
    </w:p>
  </w:footnote>
  <w:footnote w:id="11">
    <w:p w14:paraId="566D569B" w14:textId="7BC62EF3" w:rsidR="00CB5C84" w:rsidRPr="000857C8" w:rsidRDefault="00CB5C84" w:rsidP="00C872DF">
      <w:pPr>
        <w:jc w:val="both"/>
      </w:pPr>
      <w:r w:rsidRPr="000857C8">
        <w:rPr>
          <w:rStyle w:val="affd"/>
        </w:rPr>
        <w:footnoteRef/>
      </w:r>
      <w:r w:rsidRPr="000857C8">
        <w:t xml:space="preserve"> </w:t>
      </w:r>
      <w:r w:rsidRPr="00985521">
        <w:t>Инвестиционн</w:t>
      </w:r>
      <w:r>
        <w:t>ая</w:t>
      </w:r>
      <w:r w:rsidRPr="00985521">
        <w:t xml:space="preserve"> программ</w:t>
      </w:r>
      <w:r>
        <w:t>а</w:t>
      </w:r>
      <w:r w:rsidRPr="00985521">
        <w:t xml:space="preserve"> ПАО «РусГидро» на 2019 – 2028 годы и изменени</w:t>
      </w:r>
      <w:r>
        <w:t>я</w:t>
      </w:r>
      <w:r w:rsidRPr="00985521">
        <w:t>, вносимы</w:t>
      </w:r>
      <w:r>
        <w:t>е</w:t>
      </w:r>
      <w:r w:rsidRPr="00985521">
        <w:t xml:space="preserve"> в инвестиционную программу ПАО «РусГидро»</w:t>
      </w:r>
      <w:r w:rsidRPr="00CF2B88">
        <w:t>, утвержденн</w:t>
      </w:r>
      <w:r>
        <w:t>ые</w:t>
      </w:r>
      <w:r w:rsidRPr="00CF2B88">
        <w:t xml:space="preserve"> приказом Минэнерго России от 22.10.2018 №6@.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38770655"/>
      <w:docPartObj>
        <w:docPartGallery w:val="Page Numbers (Top of Page)"/>
        <w:docPartUnique/>
      </w:docPartObj>
    </w:sdtPr>
    <w:sdtEndPr/>
    <w:sdtContent>
      <w:p w14:paraId="5809008C" w14:textId="5D90C409" w:rsidR="00CB5C84" w:rsidRDefault="00CB5C84">
        <w:pPr>
          <w:pStyle w:val="afc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59CA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6C66DFEF" w14:textId="77777777" w:rsidR="00CB5C84" w:rsidRDefault="00CB5C84" w:rsidP="00377CAD">
    <w:pPr>
      <w:pStyle w:val="afc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C588F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24AED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C069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84174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806A90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98B17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CCE7F6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FB"/>
    <w:multiLevelType w:val="multilevel"/>
    <w:tmpl w:val="4852CAF0"/>
    <w:lvl w:ilvl="0">
      <w:start w:val="1"/>
      <w:numFmt w:val="decimal"/>
      <w:lvlText w:val="%1.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609"/>
        </w:tabs>
        <w:ind w:left="0" w:firstLine="709"/>
      </w:pPr>
      <w:rPr>
        <w:rFonts w:hint="default"/>
      </w:rPr>
    </w:lvl>
    <w:lvl w:ilvl="3">
      <w:start w:val="1"/>
      <w:numFmt w:val="russianLower"/>
      <w:pStyle w:val="41"/>
      <w:lvlText w:val="%4)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27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32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42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4860" w:hanging="1440"/>
      </w:pPr>
      <w:rPr>
        <w:rFonts w:hint="default"/>
      </w:rPr>
    </w:lvl>
  </w:abstractNum>
  <w:abstractNum w:abstractNumId="8" w15:restartNumberingAfterBreak="0">
    <w:nsid w:val="0159605E"/>
    <w:multiLevelType w:val="hybridMultilevel"/>
    <w:tmpl w:val="7D28FA00"/>
    <w:lvl w:ilvl="0" w:tplc="3F3EA196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4CA5E49"/>
    <w:multiLevelType w:val="hybridMultilevel"/>
    <w:tmpl w:val="E43A1AF8"/>
    <w:lvl w:ilvl="0" w:tplc="31EA33E4">
      <w:start w:val="1"/>
      <w:numFmt w:val="bullet"/>
      <w:pStyle w:val="a0"/>
      <w:lvlText w:val=""/>
      <w:lvlJc w:val="left"/>
      <w:pPr>
        <w:tabs>
          <w:tab w:val="num" w:pos="1559"/>
        </w:tabs>
        <w:ind w:left="1559" w:hanging="567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352F9F"/>
    <w:multiLevelType w:val="hybridMultilevel"/>
    <w:tmpl w:val="4A9EFACE"/>
    <w:lvl w:ilvl="0" w:tplc="3DFE936C">
      <w:start w:val="1"/>
      <w:numFmt w:val="bullet"/>
      <w:pStyle w:val="214325"/>
      <w:lvlText w:val=""/>
      <w:lvlJc w:val="left"/>
      <w:pPr>
        <w:tabs>
          <w:tab w:val="num" w:pos="2563"/>
        </w:tabs>
        <w:ind w:left="25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83"/>
        </w:tabs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03"/>
        </w:tabs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23"/>
        </w:tabs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43"/>
        </w:tabs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63"/>
        </w:tabs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83"/>
        </w:tabs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03"/>
        </w:tabs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23"/>
        </w:tabs>
        <w:ind w:left="8323" w:hanging="360"/>
      </w:pPr>
      <w:rPr>
        <w:rFonts w:ascii="Wingdings" w:hAnsi="Wingdings" w:hint="default"/>
      </w:rPr>
    </w:lvl>
  </w:abstractNum>
  <w:abstractNum w:abstractNumId="11" w15:restartNumberingAfterBreak="0">
    <w:nsid w:val="08C93083"/>
    <w:multiLevelType w:val="hybridMultilevel"/>
    <w:tmpl w:val="8AEE4E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pStyle w:val="21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0B9F0A1A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0BEF1437"/>
    <w:multiLevelType w:val="hybridMultilevel"/>
    <w:tmpl w:val="7A2C7D14"/>
    <w:lvl w:ilvl="0" w:tplc="7C240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2F1B44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10D32118"/>
    <w:multiLevelType w:val="hybridMultilevel"/>
    <w:tmpl w:val="A1826AD8"/>
    <w:lvl w:ilvl="0" w:tplc="F4703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3D308C"/>
    <w:multiLevelType w:val="hybridMultilevel"/>
    <w:tmpl w:val="4192D332"/>
    <w:lvl w:ilvl="0" w:tplc="7C240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4F2690"/>
    <w:multiLevelType w:val="hybridMultilevel"/>
    <w:tmpl w:val="1BF2542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D7A1206"/>
    <w:multiLevelType w:val="hybridMultilevel"/>
    <w:tmpl w:val="5CE656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6BA61C6"/>
    <w:multiLevelType w:val="hybridMultilevel"/>
    <w:tmpl w:val="5466432C"/>
    <w:lvl w:ilvl="0" w:tplc="DF8480B0">
      <w:start w:val="1"/>
      <w:numFmt w:val="bullet"/>
      <w:pStyle w:val="a2"/>
      <w:lvlText w:val=""/>
      <w:lvlJc w:val="left"/>
      <w:pPr>
        <w:tabs>
          <w:tab w:val="num" w:pos="1418"/>
        </w:tabs>
        <w:ind w:left="992" w:firstLine="0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528CC"/>
    <w:multiLevelType w:val="hybridMultilevel"/>
    <w:tmpl w:val="871A5204"/>
    <w:lvl w:ilvl="0" w:tplc="B45E0278">
      <w:start w:val="1"/>
      <w:numFmt w:val="upperRoman"/>
      <w:lvlText w:val="%1."/>
      <w:lvlJc w:val="left"/>
      <w:pPr>
        <w:ind w:left="1288" w:hanging="72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835DFB"/>
    <w:multiLevelType w:val="hybridMultilevel"/>
    <w:tmpl w:val="6A62C5EE"/>
    <w:lvl w:ilvl="0" w:tplc="7C24096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35B50D09"/>
    <w:multiLevelType w:val="hybridMultilevel"/>
    <w:tmpl w:val="909C2C76"/>
    <w:lvl w:ilvl="0" w:tplc="7C240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7B7232"/>
    <w:multiLevelType w:val="hybridMultilevel"/>
    <w:tmpl w:val="9EEC3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ED1B46"/>
    <w:multiLevelType w:val="hybridMultilevel"/>
    <w:tmpl w:val="DE88881A"/>
    <w:lvl w:ilvl="0" w:tplc="E5C0B142">
      <w:start w:val="9"/>
      <w:numFmt w:val="bullet"/>
      <w:pStyle w:val="a3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4B27653E"/>
    <w:multiLevelType w:val="hybridMultilevel"/>
    <w:tmpl w:val="D5908E3C"/>
    <w:lvl w:ilvl="0" w:tplc="3D403BA8">
      <w:start w:val="1"/>
      <w:numFmt w:val="bullet"/>
      <w:pStyle w:val="a4"/>
      <w:lvlText w:val="-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</w:rPr>
    </w:lvl>
    <w:lvl w:ilvl="1" w:tplc="AAE8F19C">
      <w:start w:val="1"/>
      <w:numFmt w:val="bullet"/>
      <w:lvlText w:val="-"/>
      <w:lvlJc w:val="left"/>
      <w:pPr>
        <w:tabs>
          <w:tab w:val="num" w:pos="1647"/>
        </w:tabs>
        <w:ind w:left="1647" w:hanging="567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C756D1"/>
    <w:multiLevelType w:val="hybridMultilevel"/>
    <w:tmpl w:val="8A6EFF26"/>
    <w:lvl w:ilvl="0" w:tplc="0B946AD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A6F95"/>
    <w:multiLevelType w:val="hybridMultilevel"/>
    <w:tmpl w:val="D2882F9E"/>
    <w:lvl w:ilvl="0" w:tplc="7C240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0E586F"/>
    <w:multiLevelType w:val="hybridMultilevel"/>
    <w:tmpl w:val="E93AFD2E"/>
    <w:lvl w:ilvl="0" w:tplc="2F38FF46">
      <w:start w:val="1"/>
      <w:numFmt w:val="bullet"/>
      <w:pStyle w:val="22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CD056B"/>
    <w:multiLevelType w:val="multilevel"/>
    <w:tmpl w:val="AE6AB3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pStyle w:val="a5"/>
      <w:isLgl/>
      <w:lvlText w:val="%1.%2.%3."/>
      <w:lvlJc w:val="left"/>
      <w:pPr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 w15:restartNumberingAfterBreak="0">
    <w:nsid w:val="6C6A7A4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1" w15:restartNumberingAfterBreak="0">
    <w:nsid w:val="70E30AA9"/>
    <w:multiLevelType w:val="hybridMultilevel"/>
    <w:tmpl w:val="6EC876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C4BB2"/>
    <w:multiLevelType w:val="hybridMultilevel"/>
    <w:tmpl w:val="3EF21EF2"/>
    <w:lvl w:ilvl="0" w:tplc="2D52E7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3E0D57"/>
    <w:multiLevelType w:val="hybridMultilevel"/>
    <w:tmpl w:val="E104F85A"/>
    <w:lvl w:ilvl="0" w:tplc="30D49992">
      <w:start w:val="1"/>
      <w:numFmt w:val="bullet"/>
      <w:pStyle w:val="51"/>
      <w:lvlText w:val=""/>
      <w:lvlJc w:val="left"/>
      <w:pPr>
        <w:tabs>
          <w:tab w:val="num" w:pos="1469"/>
        </w:tabs>
        <w:ind w:left="1185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6C7BC8"/>
    <w:multiLevelType w:val="multilevel"/>
    <w:tmpl w:val="AC388FAA"/>
    <w:lvl w:ilvl="0">
      <w:start w:val="1"/>
      <w:numFmt w:val="decimal"/>
      <w:pStyle w:val="a6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29"/>
  </w:num>
  <w:num w:numId="3">
    <w:abstractNumId w:val="7"/>
  </w:num>
  <w:num w:numId="4">
    <w:abstractNumId w:val="34"/>
  </w:num>
  <w:num w:numId="5">
    <w:abstractNumId w:val="25"/>
  </w:num>
  <w:num w:numId="6">
    <w:abstractNumId w:val="8"/>
  </w:num>
  <w:num w:numId="7">
    <w:abstractNumId w:val="24"/>
  </w:num>
  <w:num w:numId="8">
    <w:abstractNumId w:val="28"/>
  </w:num>
  <w:num w:numId="9">
    <w:abstractNumId w:val="33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30"/>
  </w:num>
  <w:num w:numId="18">
    <w:abstractNumId w:val="14"/>
  </w:num>
  <w:num w:numId="19">
    <w:abstractNumId w:val="12"/>
  </w:num>
  <w:num w:numId="20">
    <w:abstractNumId w:val="19"/>
  </w:num>
  <w:num w:numId="21">
    <w:abstractNumId w:val="10"/>
  </w:num>
  <w:num w:numId="22">
    <w:abstractNumId w:val="9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1"/>
  </w:num>
  <w:num w:numId="27">
    <w:abstractNumId w:val="15"/>
  </w:num>
  <w:num w:numId="28">
    <w:abstractNumId w:val="31"/>
  </w:num>
  <w:num w:numId="29">
    <w:abstractNumId w:val="23"/>
  </w:num>
  <w:num w:numId="30">
    <w:abstractNumId w:val="26"/>
  </w:num>
  <w:num w:numId="31">
    <w:abstractNumId w:val="32"/>
  </w:num>
  <w:num w:numId="32">
    <w:abstractNumId w:val="13"/>
  </w:num>
  <w:num w:numId="33">
    <w:abstractNumId w:val="27"/>
  </w:num>
  <w:num w:numId="34">
    <w:abstractNumId w:val="16"/>
  </w:num>
  <w:num w:numId="35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linkStyles/>
  <w:doNotTrackFormatting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859"/>
    <w:rsid w:val="00000FF2"/>
    <w:rsid w:val="00001E66"/>
    <w:rsid w:val="00002E14"/>
    <w:rsid w:val="0000796B"/>
    <w:rsid w:val="00007B02"/>
    <w:rsid w:val="00010648"/>
    <w:rsid w:val="000126A0"/>
    <w:rsid w:val="00012E70"/>
    <w:rsid w:val="000213F5"/>
    <w:rsid w:val="00022ACB"/>
    <w:rsid w:val="00024199"/>
    <w:rsid w:val="00025496"/>
    <w:rsid w:val="00030EDF"/>
    <w:rsid w:val="000322E5"/>
    <w:rsid w:val="0003262D"/>
    <w:rsid w:val="0003443A"/>
    <w:rsid w:val="000353BF"/>
    <w:rsid w:val="000356EF"/>
    <w:rsid w:val="00036E59"/>
    <w:rsid w:val="00037BDC"/>
    <w:rsid w:val="0004006B"/>
    <w:rsid w:val="0004093A"/>
    <w:rsid w:val="000435B1"/>
    <w:rsid w:val="00044D79"/>
    <w:rsid w:val="000454BF"/>
    <w:rsid w:val="0005398A"/>
    <w:rsid w:val="00054405"/>
    <w:rsid w:val="000547DA"/>
    <w:rsid w:val="00054FFC"/>
    <w:rsid w:val="000563DA"/>
    <w:rsid w:val="0006021E"/>
    <w:rsid w:val="00061457"/>
    <w:rsid w:val="00061728"/>
    <w:rsid w:val="00064B27"/>
    <w:rsid w:val="00074F93"/>
    <w:rsid w:val="000751BC"/>
    <w:rsid w:val="000758B9"/>
    <w:rsid w:val="00077E4B"/>
    <w:rsid w:val="000813F3"/>
    <w:rsid w:val="000816A5"/>
    <w:rsid w:val="000857C8"/>
    <w:rsid w:val="000871FF"/>
    <w:rsid w:val="00092291"/>
    <w:rsid w:val="00095CCD"/>
    <w:rsid w:val="00096C53"/>
    <w:rsid w:val="000A2876"/>
    <w:rsid w:val="000A32D5"/>
    <w:rsid w:val="000A35B2"/>
    <w:rsid w:val="000A5658"/>
    <w:rsid w:val="000A6496"/>
    <w:rsid w:val="000A7C06"/>
    <w:rsid w:val="000B0073"/>
    <w:rsid w:val="000B058C"/>
    <w:rsid w:val="000B23F4"/>
    <w:rsid w:val="000B4761"/>
    <w:rsid w:val="000B54A1"/>
    <w:rsid w:val="000B6BF4"/>
    <w:rsid w:val="000C2ABE"/>
    <w:rsid w:val="000C56E4"/>
    <w:rsid w:val="000D0F15"/>
    <w:rsid w:val="000D2E59"/>
    <w:rsid w:val="000D2E89"/>
    <w:rsid w:val="000D4726"/>
    <w:rsid w:val="000D5125"/>
    <w:rsid w:val="000D6FDE"/>
    <w:rsid w:val="000E056C"/>
    <w:rsid w:val="000E06B9"/>
    <w:rsid w:val="000E1015"/>
    <w:rsid w:val="000E1390"/>
    <w:rsid w:val="000E3784"/>
    <w:rsid w:val="000E6DDA"/>
    <w:rsid w:val="000E76EE"/>
    <w:rsid w:val="000F12D0"/>
    <w:rsid w:val="000F1E5F"/>
    <w:rsid w:val="000F2CF4"/>
    <w:rsid w:val="000F35A7"/>
    <w:rsid w:val="000F3D36"/>
    <w:rsid w:val="000F7E50"/>
    <w:rsid w:val="00100C66"/>
    <w:rsid w:val="00105417"/>
    <w:rsid w:val="00105B58"/>
    <w:rsid w:val="00111008"/>
    <w:rsid w:val="00113BC2"/>
    <w:rsid w:val="001140D0"/>
    <w:rsid w:val="001148D7"/>
    <w:rsid w:val="00114E7E"/>
    <w:rsid w:val="001171BC"/>
    <w:rsid w:val="00120219"/>
    <w:rsid w:val="00121446"/>
    <w:rsid w:val="001246CB"/>
    <w:rsid w:val="001257C5"/>
    <w:rsid w:val="00130027"/>
    <w:rsid w:val="001306CD"/>
    <w:rsid w:val="00130F67"/>
    <w:rsid w:val="001319DE"/>
    <w:rsid w:val="00132D35"/>
    <w:rsid w:val="0013608D"/>
    <w:rsid w:val="001366B7"/>
    <w:rsid w:val="0013797A"/>
    <w:rsid w:val="001407FC"/>
    <w:rsid w:val="00144078"/>
    <w:rsid w:val="00147222"/>
    <w:rsid w:val="00147E55"/>
    <w:rsid w:val="001516F3"/>
    <w:rsid w:val="00152C19"/>
    <w:rsid w:val="00153D4B"/>
    <w:rsid w:val="00154E1E"/>
    <w:rsid w:val="00156AA1"/>
    <w:rsid w:val="0015765B"/>
    <w:rsid w:val="00161B4A"/>
    <w:rsid w:val="001624E8"/>
    <w:rsid w:val="00163AA1"/>
    <w:rsid w:val="00163D53"/>
    <w:rsid w:val="00164C0F"/>
    <w:rsid w:val="001653F2"/>
    <w:rsid w:val="00166FA3"/>
    <w:rsid w:val="00167359"/>
    <w:rsid w:val="00167F56"/>
    <w:rsid w:val="00170EDE"/>
    <w:rsid w:val="00170FCF"/>
    <w:rsid w:val="001748B9"/>
    <w:rsid w:val="001753D2"/>
    <w:rsid w:val="001802F6"/>
    <w:rsid w:val="00180B25"/>
    <w:rsid w:val="0018143D"/>
    <w:rsid w:val="0018405F"/>
    <w:rsid w:val="00184CD4"/>
    <w:rsid w:val="001876C5"/>
    <w:rsid w:val="00193601"/>
    <w:rsid w:val="001950B9"/>
    <w:rsid w:val="001967E0"/>
    <w:rsid w:val="00196976"/>
    <w:rsid w:val="001A0E4B"/>
    <w:rsid w:val="001A1BE0"/>
    <w:rsid w:val="001A2BF7"/>
    <w:rsid w:val="001A6B7F"/>
    <w:rsid w:val="001A6F20"/>
    <w:rsid w:val="001A7090"/>
    <w:rsid w:val="001B05AC"/>
    <w:rsid w:val="001B2F36"/>
    <w:rsid w:val="001B4F11"/>
    <w:rsid w:val="001B65C1"/>
    <w:rsid w:val="001B698F"/>
    <w:rsid w:val="001B7EE7"/>
    <w:rsid w:val="001C1160"/>
    <w:rsid w:val="001C143B"/>
    <w:rsid w:val="001C1C28"/>
    <w:rsid w:val="001C2C0A"/>
    <w:rsid w:val="001C4ACB"/>
    <w:rsid w:val="001C54D4"/>
    <w:rsid w:val="001C7617"/>
    <w:rsid w:val="001D0E79"/>
    <w:rsid w:val="001D14B0"/>
    <w:rsid w:val="001D1AE3"/>
    <w:rsid w:val="001D3DA2"/>
    <w:rsid w:val="001D47DA"/>
    <w:rsid w:val="001D6D41"/>
    <w:rsid w:val="001E3322"/>
    <w:rsid w:val="001E670E"/>
    <w:rsid w:val="001F004A"/>
    <w:rsid w:val="001F05F0"/>
    <w:rsid w:val="001F183B"/>
    <w:rsid w:val="001F1888"/>
    <w:rsid w:val="001F2A08"/>
    <w:rsid w:val="001F3E5F"/>
    <w:rsid w:val="001F4A4C"/>
    <w:rsid w:val="001F5CED"/>
    <w:rsid w:val="001F730D"/>
    <w:rsid w:val="00201D28"/>
    <w:rsid w:val="002046EC"/>
    <w:rsid w:val="00206B00"/>
    <w:rsid w:val="002106FA"/>
    <w:rsid w:val="00211F79"/>
    <w:rsid w:val="0021304D"/>
    <w:rsid w:val="002144D4"/>
    <w:rsid w:val="002146A8"/>
    <w:rsid w:val="00214FC9"/>
    <w:rsid w:val="00215DA2"/>
    <w:rsid w:val="002213EA"/>
    <w:rsid w:val="00222A51"/>
    <w:rsid w:val="00225C04"/>
    <w:rsid w:val="002268EC"/>
    <w:rsid w:val="002279E6"/>
    <w:rsid w:val="00233C53"/>
    <w:rsid w:val="00241D68"/>
    <w:rsid w:val="00243D51"/>
    <w:rsid w:val="00244EFD"/>
    <w:rsid w:val="00245C1E"/>
    <w:rsid w:val="00246858"/>
    <w:rsid w:val="00246865"/>
    <w:rsid w:val="002472DC"/>
    <w:rsid w:val="0025086F"/>
    <w:rsid w:val="002544D0"/>
    <w:rsid w:val="00257396"/>
    <w:rsid w:val="00257ACD"/>
    <w:rsid w:val="002607B0"/>
    <w:rsid w:val="00260AFE"/>
    <w:rsid w:val="0026245D"/>
    <w:rsid w:val="00262B6B"/>
    <w:rsid w:val="002639A4"/>
    <w:rsid w:val="00263CDA"/>
    <w:rsid w:val="002648ED"/>
    <w:rsid w:val="00265B28"/>
    <w:rsid w:val="0026639E"/>
    <w:rsid w:val="00266759"/>
    <w:rsid w:val="00267521"/>
    <w:rsid w:val="0027023A"/>
    <w:rsid w:val="002721D5"/>
    <w:rsid w:val="0027268F"/>
    <w:rsid w:val="00273463"/>
    <w:rsid w:val="0027363A"/>
    <w:rsid w:val="002758E8"/>
    <w:rsid w:val="00275FCC"/>
    <w:rsid w:val="00280BEA"/>
    <w:rsid w:val="002840F7"/>
    <w:rsid w:val="0028440F"/>
    <w:rsid w:val="002847F2"/>
    <w:rsid w:val="002857BC"/>
    <w:rsid w:val="00291597"/>
    <w:rsid w:val="00293AD5"/>
    <w:rsid w:val="00294751"/>
    <w:rsid w:val="00296213"/>
    <w:rsid w:val="00297096"/>
    <w:rsid w:val="0029747B"/>
    <w:rsid w:val="002A0879"/>
    <w:rsid w:val="002A2860"/>
    <w:rsid w:val="002A301B"/>
    <w:rsid w:val="002A5430"/>
    <w:rsid w:val="002A544C"/>
    <w:rsid w:val="002B0174"/>
    <w:rsid w:val="002B4B27"/>
    <w:rsid w:val="002B611A"/>
    <w:rsid w:val="002B7CD5"/>
    <w:rsid w:val="002C0F62"/>
    <w:rsid w:val="002C1C7D"/>
    <w:rsid w:val="002C377A"/>
    <w:rsid w:val="002C5CE8"/>
    <w:rsid w:val="002D27BA"/>
    <w:rsid w:val="002D3DCC"/>
    <w:rsid w:val="002D3FAF"/>
    <w:rsid w:val="002D6520"/>
    <w:rsid w:val="002D7191"/>
    <w:rsid w:val="002E22FE"/>
    <w:rsid w:val="002E394D"/>
    <w:rsid w:val="002E7FD6"/>
    <w:rsid w:val="002F07C5"/>
    <w:rsid w:val="002F13A9"/>
    <w:rsid w:val="002F2B1B"/>
    <w:rsid w:val="002F6F54"/>
    <w:rsid w:val="003020E3"/>
    <w:rsid w:val="00303AD4"/>
    <w:rsid w:val="0030568A"/>
    <w:rsid w:val="003070D3"/>
    <w:rsid w:val="00307164"/>
    <w:rsid w:val="003105E1"/>
    <w:rsid w:val="00313C84"/>
    <w:rsid w:val="003143D2"/>
    <w:rsid w:val="003144CC"/>
    <w:rsid w:val="0031486F"/>
    <w:rsid w:val="003153BC"/>
    <w:rsid w:val="00316101"/>
    <w:rsid w:val="00316171"/>
    <w:rsid w:val="00320ACA"/>
    <w:rsid w:val="00324A6F"/>
    <w:rsid w:val="00324FE4"/>
    <w:rsid w:val="00325BD7"/>
    <w:rsid w:val="003278B6"/>
    <w:rsid w:val="00330995"/>
    <w:rsid w:val="00335935"/>
    <w:rsid w:val="00335BB0"/>
    <w:rsid w:val="00335DD6"/>
    <w:rsid w:val="00341D98"/>
    <w:rsid w:val="003434BA"/>
    <w:rsid w:val="00343D71"/>
    <w:rsid w:val="00344027"/>
    <w:rsid w:val="00344EA1"/>
    <w:rsid w:val="0034712C"/>
    <w:rsid w:val="0034747E"/>
    <w:rsid w:val="003556E3"/>
    <w:rsid w:val="00356AD9"/>
    <w:rsid w:val="00357BBC"/>
    <w:rsid w:val="00360A42"/>
    <w:rsid w:val="00361811"/>
    <w:rsid w:val="00365A06"/>
    <w:rsid w:val="00366113"/>
    <w:rsid w:val="003662F2"/>
    <w:rsid w:val="00367338"/>
    <w:rsid w:val="00367A16"/>
    <w:rsid w:val="003700BE"/>
    <w:rsid w:val="003725EF"/>
    <w:rsid w:val="00373E27"/>
    <w:rsid w:val="0037481C"/>
    <w:rsid w:val="003758B2"/>
    <w:rsid w:val="00377CAD"/>
    <w:rsid w:val="0038212F"/>
    <w:rsid w:val="00382BE3"/>
    <w:rsid w:val="0038446F"/>
    <w:rsid w:val="003874E2"/>
    <w:rsid w:val="0039379C"/>
    <w:rsid w:val="003979A2"/>
    <w:rsid w:val="003A0861"/>
    <w:rsid w:val="003A59CD"/>
    <w:rsid w:val="003A726A"/>
    <w:rsid w:val="003A7432"/>
    <w:rsid w:val="003A7CC2"/>
    <w:rsid w:val="003B596D"/>
    <w:rsid w:val="003B60F5"/>
    <w:rsid w:val="003B7BB4"/>
    <w:rsid w:val="003C2063"/>
    <w:rsid w:val="003C3108"/>
    <w:rsid w:val="003C3436"/>
    <w:rsid w:val="003C4633"/>
    <w:rsid w:val="003C5BCF"/>
    <w:rsid w:val="003C6112"/>
    <w:rsid w:val="003C7CE6"/>
    <w:rsid w:val="003D09F1"/>
    <w:rsid w:val="003D14DF"/>
    <w:rsid w:val="003D1AE5"/>
    <w:rsid w:val="003D3CFE"/>
    <w:rsid w:val="003D3E51"/>
    <w:rsid w:val="003D4D69"/>
    <w:rsid w:val="003D5C7A"/>
    <w:rsid w:val="003D5CA8"/>
    <w:rsid w:val="003D6CBA"/>
    <w:rsid w:val="003D7928"/>
    <w:rsid w:val="003E0A2B"/>
    <w:rsid w:val="003E0EA1"/>
    <w:rsid w:val="003E5DB6"/>
    <w:rsid w:val="003E6599"/>
    <w:rsid w:val="003E75A6"/>
    <w:rsid w:val="003E7CCA"/>
    <w:rsid w:val="003F3A07"/>
    <w:rsid w:val="003F5166"/>
    <w:rsid w:val="003F56AF"/>
    <w:rsid w:val="003F7219"/>
    <w:rsid w:val="00400161"/>
    <w:rsid w:val="004035FE"/>
    <w:rsid w:val="004045DC"/>
    <w:rsid w:val="00405848"/>
    <w:rsid w:val="00407D38"/>
    <w:rsid w:val="00410EF5"/>
    <w:rsid w:val="00412D48"/>
    <w:rsid w:val="004133C8"/>
    <w:rsid w:val="00413E46"/>
    <w:rsid w:val="00414688"/>
    <w:rsid w:val="00414C4C"/>
    <w:rsid w:val="00415043"/>
    <w:rsid w:val="00421DEB"/>
    <w:rsid w:val="0042200C"/>
    <w:rsid w:val="00422195"/>
    <w:rsid w:val="00425EC4"/>
    <w:rsid w:val="00426CFE"/>
    <w:rsid w:val="00430B29"/>
    <w:rsid w:val="00433299"/>
    <w:rsid w:val="00433544"/>
    <w:rsid w:val="0043391E"/>
    <w:rsid w:val="00433C22"/>
    <w:rsid w:val="00433FB0"/>
    <w:rsid w:val="00434E6A"/>
    <w:rsid w:val="00435899"/>
    <w:rsid w:val="00435F61"/>
    <w:rsid w:val="004360E7"/>
    <w:rsid w:val="00443225"/>
    <w:rsid w:val="00444942"/>
    <w:rsid w:val="00447F5A"/>
    <w:rsid w:val="0045542C"/>
    <w:rsid w:val="0045784E"/>
    <w:rsid w:val="00462D8A"/>
    <w:rsid w:val="00463ADB"/>
    <w:rsid w:val="004643CF"/>
    <w:rsid w:val="004645B2"/>
    <w:rsid w:val="004655EB"/>
    <w:rsid w:val="004656A7"/>
    <w:rsid w:val="00465C1A"/>
    <w:rsid w:val="00471998"/>
    <w:rsid w:val="00472CB6"/>
    <w:rsid w:val="0047596D"/>
    <w:rsid w:val="00477086"/>
    <w:rsid w:val="00480821"/>
    <w:rsid w:val="00480FB3"/>
    <w:rsid w:val="00483024"/>
    <w:rsid w:val="004852BC"/>
    <w:rsid w:val="004867B5"/>
    <w:rsid w:val="00486CD0"/>
    <w:rsid w:val="00486E91"/>
    <w:rsid w:val="004915A1"/>
    <w:rsid w:val="00491FB5"/>
    <w:rsid w:val="00493C23"/>
    <w:rsid w:val="00494271"/>
    <w:rsid w:val="0049649B"/>
    <w:rsid w:val="0049714E"/>
    <w:rsid w:val="004973FF"/>
    <w:rsid w:val="0049761E"/>
    <w:rsid w:val="004A02F8"/>
    <w:rsid w:val="004A1FD2"/>
    <w:rsid w:val="004A380A"/>
    <w:rsid w:val="004A4F24"/>
    <w:rsid w:val="004A6AFB"/>
    <w:rsid w:val="004A6B79"/>
    <w:rsid w:val="004A75F5"/>
    <w:rsid w:val="004B2F1C"/>
    <w:rsid w:val="004B3591"/>
    <w:rsid w:val="004B5AD8"/>
    <w:rsid w:val="004B6025"/>
    <w:rsid w:val="004B6572"/>
    <w:rsid w:val="004B7EA2"/>
    <w:rsid w:val="004B7F3B"/>
    <w:rsid w:val="004C0D0D"/>
    <w:rsid w:val="004C532F"/>
    <w:rsid w:val="004C59C3"/>
    <w:rsid w:val="004D080D"/>
    <w:rsid w:val="004D675E"/>
    <w:rsid w:val="004D79B1"/>
    <w:rsid w:val="004E04BD"/>
    <w:rsid w:val="004E0DE0"/>
    <w:rsid w:val="004E18A3"/>
    <w:rsid w:val="004E277C"/>
    <w:rsid w:val="004E2AB8"/>
    <w:rsid w:val="004E37DF"/>
    <w:rsid w:val="004E6891"/>
    <w:rsid w:val="004E6A2D"/>
    <w:rsid w:val="004F06A1"/>
    <w:rsid w:val="004F3F4E"/>
    <w:rsid w:val="004F604B"/>
    <w:rsid w:val="004F65A5"/>
    <w:rsid w:val="004F7276"/>
    <w:rsid w:val="004F79B3"/>
    <w:rsid w:val="00500446"/>
    <w:rsid w:val="00507142"/>
    <w:rsid w:val="005167FE"/>
    <w:rsid w:val="00517C2B"/>
    <w:rsid w:val="005202CD"/>
    <w:rsid w:val="00520667"/>
    <w:rsid w:val="00521810"/>
    <w:rsid w:val="00521B1B"/>
    <w:rsid w:val="005246BC"/>
    <w:rsid w:val="00524912"/>
    <w:rsid w:val="00525116"/>
    <w:rsid w:val="00525EB0"/>
    <w:rsid w:val="00526336"/>
    <w:rsid w:val="00527648"/>
    <w:rsid w:val="00531ACC"/>
    <w:rsid w:val="00536F60"/>
    <w:rsid w:val="00540180"/>
    <w:rsid w:val="005440A9"/>
    <w:rsid w:val="00544D51"/>
    <w:rsid w:val="00546BAF"/>
    <w:rsid w:val="00546EA2"/>
    <w:rsid w:val="00547140"/>
    <w:rsid w:val="005539B8"/>
    <w:rsid w:val="00554A05"/>
    <w:rsid w:val="00555626"/>
    <w:rsid w:val="005603C4"/>
    <w:rsid w:val="00561A15"/>
    <w:rsid w:val="00561B59"/>
    <w:rsid w:val="0056328A"/>
    <w:rsid w:val="0056381C"/>
    <w:rsid w:val="00565285"/>
    <w:rsid w:val="00565EB6"/>
    <w:rsid w:val="00567FF4"/>
    <w:rsid w:val="00570773"/>
    <w:rsid w:val="005735F8"/>
    <w:rsid w:val="00573880"/>
    <w:rsid w:val="0057482E"/>
    <w:rsid w:val="00574B2F"/>
    <w:rsid w:val="00576BC0"/>
    <w:rsid w:val="00580257"/>
    <w:rsid w:val="00582F94"/>
    <w:rsid w:val="00584675"/>
    <w:rsid w:val="005908D4"/>
    <w:rsid w:val="005913FE"/>
    <w:rsid w:val="0059156B"/>
    <w:rsid w:val="005916DB"/>
    <w:rsid w:val="00592CE4"/>
    <w:rsid w:val="00595BC1"/>
    <w:rsid w:val="00596D4F"/>
    <w:rsid w:val="005A065C"/>
    <w:rsid w:val="005A091F"/>
    <w:rsid w:val="005A1D87"/>
    <w:rsid w:val="005A1E40"/>
    <w:rsid w:val="005A2865"/>
    <w:rsid w:val="005A481E"/>
    <w:rsid w:val="005B1D40"/>
    <w:rsid w:val="005B23DC"/>
    <w:rsid w:val="005B3A40"/>
    <w:rsid w:val="005B483D"/>
    <w:rsid w:val="005B61F3"/>
    <w:rsid w:val="005B6A88"/>
    <w:rsid w:val="005B6D3D"/>
    <w:rsid w:val="005B6D73"/>
    <w:rsid w:val="005B7E30"/>
    <w:rsid w:val="005C03A3"/>
    <w:rsid w:val="005C31DA"/>
    <w:rsid w:val="005C62BD"/>
    <w:rsid w:val="005C7DBA"/>
    <w:rsid w:val="005D00DD"/>
    <w:rsid w:val="005D0C3C"/>
    <w:rsid w:val="005D1C79"/>
    <w:rsid w:val="005D60CD"/>
    <w:rsid w:val="005E2129"/>
    <w:rsid w:val="005E4E70"/>
    <w:rsid w:val="005E4E77"/>
    <w:rsid w:val="005E503C"/>
    <w:rsid w:val="005E6201"/>
    <w:rsid w:val="005E630E"/>
    <w:rsid w:val="005E66F1"/>
    <w:rsid w:val="005F2E4D"/>
    <w:rsid w:val="005F3F56"/>
    <w:rsid w:val="005F5341"/>
    <w:rsid w:val="005F6147"/>
    <w:rsid w:val="00601205"/>
    <w:rsid w:val="0060164A"/>
    <w:rsid w:val="00603134"/>
    <w:rsid w:val="0060340A"/>
    <w:rsid w:val="00604E80"/>
    <w:rsid w:val="006105B9"/>
    <w:rsid w:val="006123BA"/>
    <w:rsid w:val="006163EE"/>
    <w:rsid w:val="00622A1B"/>
    <w:rsid w:val="0063173F"/>
    <w:rsid w:val="006332BE"/>
    <w:rsid w:val="00636A35"/>
    <w:rsid w:val="006429FF"/>
    <w:rsid w:val="00643882"/>
    <w:rsid w:val="00644B49"/>
    <w:rsid w:val="00647C24"/>
    <w:rsid w:val="00652424"/>
    <w:rsid w:val="00653AE9"/>
    <w:rsid w:val="006601BF"/>
    <w:rsid w:val="006605AD"/>
    <w:rsid w:val="00662149"/>
    <w:rsid w:val="006672E7"/>
    <w:rsid w:val="00667D12"/>
    <w:rsid w:val="0067122B"/>
    <w:rsid w:val="00671F7C"/>
    <w:rsid w:val="006730D0"/>
    <w:rsid w:val="006765B1"/>
    <w:rsid w:val="00677EED"/>
    <w:rsid w:val="0068040D"/>
    <w:rsid w:val="0068340F"/>
    <w:rsid w:val="00684B9A"/>
    <w:rsid w:val="0068587E"/>
    <w:rsid w:val="00694AF7"/>
    <w:rsid w:val="00694D78"/>
    <w:rsid w:val="00696BBD"/>
    <w:rsid w:val="006A1F6C"/>
    <w:rsid w:val="006A2A67"/>
    <w:rsid w:val="006A4345"/>
    <w:rsid w:val="006A4CD1"/>
    <w:rsid w:val="006A646E"/>
    <w:rsid w:val="006B0CA9"/>
    <w:rsid w:val="006B5C4B"/>
    <w:rsid w:val="006B6F56"/>
    <w:rsid w:val="006B78EF"/>
    <w:rsid w:val="006C1591"/>
    <w:rsid w:val="006C1E99"/>
    <w:rsid w:val="006C5868"/>
    <w:rsid w:val="006C6959"/>
    <w:rsid w:val="006C704E"/>
    <w:rsid w:val="006C70E4"/>
    <w:rsid w:val="006C78B6"/>
    <w:rsid w:val="006D05FD"/>
    <w:rsid w:val="006D1761"/>
    <w:rsid w:val="006D1D61"/>
    <w:rsid w:val="006D4C3B"/>
    <w:rsid w:val="006D569C"/>
    <w:rsid w:val="006E5640"/>
    <w:rsid w:val="006E5EB1"/>
    <w:rsid w:val="006E60B9"/>
    <w:rsid w:val="006E6B20"/>
    <w:rsid w:val="006F2367"/>
    <w:rsid w:val="006F586F"/>
    <w:rsid w:val="006F6519"/>
    <w:rsid w:val="0070082D"/>
    <w:rsid w:val="00702558"/>
    <w:rsid w:val="00703597"/>
    <w:rsid w:val="00706B38"/>
    <w:rsid w:val="007106E8"/>
    <w:rsid w:val="0071095A"/>
    <w:rsid w:val="00712C13"/>
    <w:rsid w:val="00720513"/>
    <w:rsid w:val="007209CE"/>
    <w:rsid w:val="00720E6C"/>
    <w:rsid w:val="00724236"/>
    <w:rsid w:val="00724FF1"/>
    <w:rsid w:val="007251A0"/>
    <w:rsid w:val="00731C36"/>
    <w:rsid w:val="00731D2B"/>
    <w:rsid w:val="0073276D"/>
    <w:rsid w:val="007348CD"/>
    <w:rsid w:val="00735263"/>
    <w:rsid w:val="007358F0"/>
    <w:rsid w:val="00735D3E"/>
    <w:rsid w:val="00741D76"/>
    <w:rsid w:val="00743621"/>
    <w:rsid w:val="00750CEA"/>
    <w:rsid w:val="00751BE6"/>
    <w:rsid w:val="00754503"/>
    <w:rsid w:val="007548CF"/>
    <w:rsid w:val="007631F6"/>
    <w:rsid w:val="0076390A"/>
    <w:rsid w:val="00763AF4"/>
    <w:rsid w:val="00763CA1"/>
    <w:rsid w:val="00764A8A"/>
    <w:rsid w:val="0076561E"/>
    <w:rsid w:val="00765848"/>
    <w:rsid w:val="00765E45"/>
    <w:rsid w:val="0076776E"/>
    <w:rsid w:val="0077127A"/>
    <w:rsid w:val="00771E00"/>
    <w:rsid w:val="00774998"/>
    <w:rsid w:val="00774DF9"/>
    <w:rsid w:val="00776983"/>
    <w:rsid w:val="00777FD5"/>
    <w:rsid w:val="0078047C"/>
    <w:rsid w:val="007813B4"/>
    <w:rsid w:val="00781641"/>
    <w:rsid w:val="007821A8"/>
    <w:rsid w:val="00782B28"/>
    <w:rsid w:val="0078425D"/>
    <w:rsid w:val="00784F36"/>
    <w:rsid w:val="00786E63"/>
    <w:rsid w:val="0079086E"/>
    <w:rsid w:val="00790A7F"/>
    <w:rsid w:val="00790A92"/>
    <w:rsid w:val="00790D03"/>
    <w:rsid w:val="00792F85"/>
    <w:rsid w:val="00794014"/>
    <w:rsid w:val="0079422F"/>
    <w:rsid w:val="00794319"/>
    <w:rsid w:val="00794D0D"/>
    <w:rsid w:val="00795ECC"/>
    <w:rsid w:val="007A3B4D"/>
    <w:rsid w:val="007A41B7"/>
    <w:rsid w:val="007A4BFE"/>
    <w:rsid w:val="007B28CF"/>
    <w:rsid w:val="007B2C08"/>
    <w:rsid w:val="007B7BE0"/>
    <w:rsid w:val="007C4B6C"/>
    <w:rsid w:val="007C4D8E"/>
    <w:rsid w:val="007C60CA"/>
    <w:rsid w:val="007C6C25"/>
    <w:rsid w:val="007D449B"/>
    <w:rsid w:val="007D50F1"/>
    <w:rsid w:val="007D7D4C"/>
    <w:rsid w:val="007E357E"/>
    <w:rsid w:val="007E35F6"/>
    <w:rsid w:val="007E5F2E"/>
    <w:rsid w:val="007E66F9"/>
    <w:rsid w:val="007E7FDB"/>
    <w:rsid w:val="007F4743"/>
    <w:rsid w:val="007F4A34"/>
    <w:rsid w:val="007F4A3C"/>
    <w:rsid w:val="007F5AEB"/>
    <w:rsid w:val="00800E5A"/>
    <w:rsid w:val="0080217D"/>
    <w:rsid w:val="00802FF1"/>
    <w:rsid w:val="00804C3A"/>
    <w:rsid w:val="008062B6"/>
    <w:rsid w:val="008063FA"/>
    <w:rsid w:val="00806F5C"/>
    <w:rsid w:val="0080733A"/>
    <w:rsid w:val="00807FE1"/>
    <w:rsid w:val="00810C3F"/>
    <w:rsid w:val="00810F58"/>
    <w:rsid w:val="00813BCB"/>
    <w:rsid w:val="0081493C"/>
    <w:rsid w:val="008203EA"/>
    <w:rsid w:val="008204D8"/>
    <w:rsid w:val="008212E4"/>
    <w:rsid w:val="0082241B"/>
    <w:rsid w:val="0082303A"/>
    <w:rsid w:val="00825095"/>
    <w:rsid w:val="00833E67"/>
    <w:rsid w:val="00835C1E"/>
    <w:rsid w:val="00835E4C"/>
    <w:rsid w:val="0083618E"/>
    <w:rsid w:val="0083643A"/>
    <w:rsid w:val="008373E2"/>
    <w:rsid w:val="0083750F"/>
    <w:rsid w:val="00840BC1"/>
    <w:rsid w:val="00843754"/>
    <w:rsid w:val="00846AFF"/>
    <w:rsid w:val="00846D82"/>
    <w:rsid w:val="00847B06"/>
    <w:rsid w:val="00852D9B"/>
    <w:rsid w:val="0085547C"/>
    <w:rsid w:val="0085682A"/>
    <w:rsid w:val="008600D8"/>
    <w:rsid w:val="00862F05"/>
    <w:rsid w:val="00864E0B"/>
    <w:rsid w:val="00866092"/>
    <w:rsid w:val="008660FF"/>
    <w:rsid w:val="00866605"/>
    <w:rsid w:val="00867162"/>
    <w:rsid w:val="00870B57"/>
    <w:rsid w:val="00872A3B"/>
    <w:rsid w:val="00872B10"/>
    <w:rsid w:val="008746F2"/>
    <w:rsid w:val="00875971"/>
    <w:rsid w:val="00875D87"/>
    <w:rsid w:val="00875E5C"/>
    <w:rsid w:val="008760E3"/>
    <w:rsid w:val="0088130B"/>
    <w:rsid w:val="008836ED"/>
    <w:rsid w:val="008869BA"/>
    <w:rsid w:val="0089522A"/>
    <w:rsid w:val="00896291"/>
    <w:rsid w:val="008A07EC"/>
    <w:rsid w:val="008A16D7"/>
    <w:rsid w:val="008A5433"/>
    <w:rsid w:val="008A553C"/>
    <w:rsid w:val="008A6C1E"/>
    <w:rsid w:val="008B0883"/>
    <w:rsid w:val="008B3006"/>
    <w:rsid w:val="008B6806"/>
    <w:rsid w:val="008B6835"/>
    <w:rsid w:val="008B6E67"/>
    <w:rsid w:val="008C0EE1"/>
    <w:rsid w:val="008C28FC"/>
    <w:rsid w:val="008C2993"/>
    <w:rsid w:val="008C5396"/>
    <w:rsid w:val="008C7EE8"/>
    <w:rsid w:val="008D1BC1"/>
    <w:rsid w:val="008D2547"/>
    <w:rsid w:val="008D38FA"/>
    <w:rsid w:val="008D3BF7"/>
    <w:rsid w:val="008D49D0"/>
    <w:rsid w:val="008D61D4"/>
    <w:rsid w:val="008D6B9C"/>
    <w:rsid w:val="008D7BD1"/>
    <w:rsid w:val="008E0857"/>
    <w:rsid w:val="008E26A4"/>
    <w:rsid w:val="008E5A30"/>
    <w:rsid w:val="008E5C50"/>
    <w:rsid w:val="008F1C1B"/>
    <w:rsid w:val="008F4AB8"/>
    <w:rsid w:val="008F73F2"/>
    <w:rsid w:val="009016C5"/>
    <w:rsid w:val="009037A3"/>
    <w:rsid w:val="009041F9"/>
    <w:rsid w:val="00904963"/>
    <w:rsid w:val="00905D8A"/>
    <w:rsid w:val="009103C7"/>
    <w:rsid w:val="00911BE5"/>
    <w:rsid w:val="00911C07"/>
    <w:rsid w:val="00912FF6"/>
    <w:rsid w:val="009161CF"/>
    <w:rsid w:val="00920178"/>
    <w:rsid w:val="0092158B"/>
    <w:rsid w:val="00921E56"/>
    <w:rsid w:val="0092273E"/>
    <w:rsid w:val="00923A16"/>
    <w:rsid w:val="00924474"/>
    <w:rsid w:val="00925FFA"/>
    <w:rsid w:val="00930AF3"/>
    <w:rsid w:val="009339F8"/>
    <w:rsid w:val="009354AC"/>
    <w:rsid w:val="00937263"/>
    <w:rsid w:val="0093754B"/>
    <w:rsid w:val="00941936"/>
    <w:rsid w:val="00942339"/>
    <w:rsid w:val="00945FE9"/>
    <w:rsid w:val="00952624"/>
    <w:rsid w:val="00954EF1"/>
    <w:rsid w:val="00956485"/>
    <w:rsid w:val="009569EA"/>
    <w:rsid w:val="00956E40"/>
    <w:rsid w:val="00961FB7"/>
    <w:rsid w:val="00962B3D"/>
    <w:rsid w:val="00964D07"/>
    <w:rsid w:val="0096576C"/>
    <w:rsid w:val="00965BF0"/>
    <w:rsid w:val="00965E41"/>
    <w:rsid w:val="00966783"/>
    <w:rsid w:val="00966B2B"/>
    <w:rsid w:val="00967171"/>
    <w:rsid w:val="009704F8"/>
    <w:rsid w:val="00971AC0"/>
    <w:rsid w:val="00972CBC"/>
    <w:rsid w:val="00976A16"/>
    <w:rsid w:val="00976FB0"/>
    <w:rsid w:val="00980773"/>
    <w:rsid w:val="009809BF"/>
    <w:rsid w:val="00980D3B"/>
    <w:rsid w:val="00980D6D"/>
    <w:rsid w:val="00980D9C"/>
    <w:rsid w:val="00981534"/>
    <w:rsid w:val="0098158B"/>
    <w:rsid w:val="00981FFA"/>
    <w:rsid w:val="009847C8"/>
    <w:rsid w:val="00985521"/>
    <w:rsid w:val="00986339"/>
    <w:rsid w:val="00987048"/>
    <w:rsid w:val="0098719C"/>
    <w:rsid w:val="009900DF"/>
    <w:rsid w:val="00990545"/>
    <w:rsid w:val="00990966"/>
    <w:rsid w:val="00991DBB"/>
    <w:rsid w:val="0099293E"/>
    <w:rsid w:val="009937D4"/>
    <w:rsid w:val="00993C20"/>
    <w:rsid w:val="00993D87"/>
    <w:rsid w:val="0099498C"/>
    <w:rsid w:val="00996032"/>
    <w:rsid w:val="009975BE"/>
    <w:rsid w:val="009A0013"/>
    <w:rsid w:val="009A0454"/>
    <w:rsid w:val="009A207A"/>
    <w:rsid w:val="009A2106"/>
    <w:rsid w:val="009A2382"/>
    <w:rsid w:val="009A2726"/>
    <w:rsid w:val="009A496A"/>
    <w:rsid w:val="009A7425"/>
    <w:rsid w:val="009A7475"/>
    <w:rsid w:val="009B166A"/>
    <w:rsid w:val="009B220D"/>
    <w:rsid w:val="009B34EA"/>
    <w:rsid w:val="009B7BAE"/>
    <w:rsid w:val="009C1694"/>
    <w:rsid w:val="009C34A4"/>
    <w:rsid w:val="009C5D5E"/>
    <w:rsid w:val="009C6E72"/>
    <w:rsid w:val="009D1D63"/>
    <w:rsid w:val="009D3C44"/>
    <w:rsid w:val="009D43B2"/>
    <w:rsid w:val="009D5C88"/>
    <w:rsid w:val="009D68DF"/>
    <w:rsid w:val="009D6BDE"/>
    <w:rsid w:val="009D78E5"/>
    <w:rsid w:val="009E0DF0"/>
    <w:rsid w:val="009E0F3F"/>
    <w:rsid w:val="009E271C"/>
    <w:rsid w:val="009E6457"/>
    <w:rsid w:val="009E6648"/>
    <w:rsid w:val="009F4E8D"/>
    <w:rsid w:val="009F510B"/>
    <w:rsid w:val="00A01548"/>
    <w:rsid w:val="00A040F2"/>
    <w:rsid w:val="00A0468F"/>
    <w:rsid w:val="00A055F9"/>
    <w:rsid w:val="00A05FE1"/>
    <w:rsid w:val="00A12841"/>
    <w:rsid w:val="00A140C1"/>
    <w:rsid w:val="00A2198B"/>
    <w:rsid w:val="00A23C9E"/>
    <w:rsid w:val="00A25E43"/>
    <w:rsid w:val="00A25EDC"/>
    <w:rsid w:val="00A275C3"/>
    <w:rsid w:val="00A317C0"/>
    <w:rsid w:val="00A322E2"/>
    <w:rsid w:val="00A32826"/>
    <w:rsid w:val="00A34BE6"/>
    <w:rsid w:val="00A353F3"/>
    <w:rsid w:val="00A35B06"/>
    <w:rsid w:val="00A37F7B"/>
    <w:rsid w:val="00A40E09"/>
    <w:rsid w:val="00A41098"/>
    <w:rsid w:val="00A41A10"/>
    <w:rsid w:val="00A42D83"/>
    <w:rsid w:val="00A43473"/>
    <w:rsid w:val="00A4404D"/>
    <w:rsid w:val="00A44AA7"/>
    <w:rsid w:val="00A45408"/>
    <w:rsid w:val="00A45594"/>
    <w:rsid w:val="00A51980"/>
    <w:rsid w:val="00A52D51"/>
    <w:rsid w:val="00A53F6E"/>
    <w:rsid w:val="00A55505"/>
    <w:rsid w:val="00A55BF0"/>
    <w:rsid w:val="00A5665D"/>
    <w:rsid w:val="00A57AB0"/>
    <w:rsid w:val="00A632CB"/>
    <w:rsid w:val="00A66112"/>
    <w:rsid w:val="00A70CFA"/>
    <w:rsid w:val="00A71524"/>
    <w:rsid w:val="00A74089"/>
    <w:rsid w:val="00A7576C"/>
    <w:rsid w:val="00A76077"/>
    <w:rsid w:val="00A76825"/>
    <w:rsid w:val="00A803A5"/>
    <w:rsid w:val="00A80678"/>
    <w:rsid w:val="00A83A41"/>
    <w:rsid w:val="00A85596"/>
    <w:rsid w:val="00A95375"/>
    <w:rsid w:val="00A95C90"/>
    <w:rsid w:val="00A9681A"/>
    <w:rsid w:val="00AA0EC2"/>
    <w:rsid w:val="00AA2518"/>
    <w:rsid w:val="00AA464B"/>
    <w:rsid w:val="00AA4BE7"/>
    <w:rsid w:val="00AA547A"/>
    <w:rsid w:val="00AA710C"/>
    <w:rsid w:val="00AA7402"/>
    <w:rsid w:val="00AA7854"/>
    <w:rsid w:val="00AB0F86"/>
    <w:rsid w:val="00AB232B"/>
    <w:rsid w:val="00AB35B1"/>
    <w:rsid w:val="00AB3E0E"/>
    <w:rsid w:val="00AB4A2B"/>
    <w:rsid w:val="00AB59E7"/>
    <w:rsid w:val="00AB6005"/>
    <w:rsid w:val="00AB6CB1"/>
    <w:rsid w:val="00AB716D"/>
    <w:rsid w:val="00AC04FF"/>
    <w:rsid w:val="00AC09E2"/>
    <w:rsid w:val="00AC0D79"/>
    <w:rsid w:val="00AC1933"/>
    <w:rsid w:val="00AC4396"/>
    <w:rsid w:val="00AC5291"/>
    <w:rsid w:val="00AC5317"/>
    <w:rsid w:val="00AC5DC4"/>
    <w:rsid w:val="00AC6E41"/>
    <w:rsid w:val="00AC6FD2"/>
    <w:rsid w:val="00AC7FAC"/>
    <w:rsid w:val="00AD02FF"/>
    <w:rsid w:val="00AD1485"/>
    <w:rsid w:val="00AD1DB2"/>
    <w:rsid w:val="00AD3977"/>
    <w:rsid w:val="00AD5D2A"/>
    <w:rsid w:val="00AD6708"/>
    <w:rsid w:val="00AE39F5"/>
    <w:rsid w:val="00AE6E74"/>
    <w:rsid w:val="00AF282A"/>
    <w:rsid w:val="00AF3B47"/>
    <w:rsid w:val="00AF3DF7"/>
    <w:rsid w:val="00AF6765"/>
    <w:rsid w:val="00B00CCF"/>
    <w:rsid w:val="00B01E8D"/>
    <w:rsid w:val="00B03753"/>
    <w:rsid w:val="00B03F01"/>
    <w:rsid w:val="00B05158"/>
    <w:rsid w:val="00B055C1"/>
    <w:rsid w:val="00B06E23"/>
    <w:rsid w:val="00B11214"/>
    <w:rsid w:val="00B11AEF"/>
    <w:rsid w:val="00B12044"/>
    <w:rsid w:val="00B13BC0"/>
    <w:rsid w:val="00B13FCC"/>
    <w:rsid w:val="00B14295"/>
    <w:rsid w:val="00B14626"/>
    <w:rsid w:val="00B15486"/>
    <w:rsid w:val="00B15A8C"/>
    <w:rsid w:val="00B16585"/>
    <w:rsid w:val="00B17FE8"/>
    <w:rsid w:val="00B20829"/>
    <w:rsid w:val="00B20FAE"/>
    <w:rsid w:val="00B21A71"/>
    <w:rsid w:val="00B21DE6"/>
    <w:rsid w:val="00B245E6"/>
    <w:rsid w:val="00B256F4"/>
    <w:rsid w:val="00B3145A"/>
    <w:rsid w:val="00B3338E"/>
    <w:rsid w:val="00B3348C"/>
    <w:rsid w:val="00B34043"/>
    <w:rsid w:val="00B34A23"/>
    <w:rsid w:val="00B40F73"/>
    <w:rsid w:val="00B42837"/>
    <w:rsid w:val="00B45D69"/>
    <w:rsid w:val="00B51BA9"/>
    <w:rsid w:val="00B520D8"/>
    <w:rsid w:val="00B535A6"/>
    <w:rsid w:val="00B60937"/>
    <w:rsid w:val="00B634E1"/>
    <w:rsid w:val="00B63C1F"/>
    <w:rsid w:val="00B674A0"/>
    <w:rsid w:val="00B675ED"/>
    <w:rsid w:val="00B67A23"/>
    <w:rsid w:val="00B72AA5"/>
    <w:rsid w:val="00B73CA4"/>
    <w:rsid w:val="00B74CC8"/>
    <w:rsid w:val="00B74ED0"/>
    <w:rsid w:val="00B7625D"/>
    <w:rsid w:val="00B766A1"/>
    <w:rsid w:val="00B8008D"/>
    <w:rsid w:val="00B82985"/>
    <w:rsid w:val="00B85F37"/>
    <w:rsid w:val="00B9341B"/>
    <w:rsid w:val="00B94D4E"/>
    <w:rsid w:val="00B960E7"/>
    <w:rsid w:val="00B961AB"/>
    <w:rsid w:val="00B96CB0"/>
    <w:rsid w:val="00BA08E9"/>
    <w:rsid w:val="00BA1B64"/>
    <w:rsid w:val="00BA2C01"/>
    <w:rsid w:val="00BA3703"/>
    <w:rsid w:val="00BA3E2A"/>
    <w:rsid w:val="00BB021C"/>
    <w:rsid w:val="00BB1BF6"/>
    <w:rsid w:val="00BB213F"/>
    <w:rsid w:val="00BB3976"/>
    <w:rsid w:val="00BB4A05"/>
    <w:rsid w:val="00BB4BC5"/>
    <w:rsid w:val="00BB54DB"/>
    <w:rsid w:val="00BB63CA"/>
    <w:rsid w:val="00BC161F"/>
    <w:rsid w:val="00BC3929"/>
    <w:rsid w:val="00BC3ED4"/>
    <w:rsid w:val="00BC4B56"/>
    <w:rsid w:val="00BC5C6D"/>
    <w:rsid w:val="00BC6144"/>
    <w:rsid w:val="00BD1766"/>
    <w:rsid w:val="00BD1CFF"/>
    <w:rsid w:val="00BD23E3"/>
    <w:rsid w:val="00BD4859"/>
    <w:rsid w:val="00BD5858"/>
    <w:rsid w:val="00BD5EFD"/>
    <w:rsid w:val="00BD7A2A"/>
    <w:rsid w:val="00BE2BDF"/>
    <w:rsid w:val="00BE7EAB"/>
    <w:rsid w:val="00BF14E3"/>
    <w:rsid w:val="00BF4750"/>
    <w:rsid w:val="00BF47EC"/>
    <w:rsid w:val="00C027AC"/>
    <w:rsid w:val="00C03917"/>
    <w:rsid w:val="00C03C60"/>
    <w:rsid w:val="00C041EC"/>
    <w:rsid w:val="00C046C6"/>
    <w:rsid w:val="00C10611"/>
    <w:rsid w:val="00C107A2"/>
    <w:rsid w:val="00C11CBD"/>
    <w:rsid w:val="00C11E04"/>
    <w:rsid w:val="00C121A4"/>
    <w:rsid w:val="00C13454"/>
    <w:rsid w:val="00C14B81"/>
    <w:rsid w:val="00C151A9"/>
    <w:rsid w:val="00C17920"/>
    <w:rsid w:val="00C17A13"/>
    <w:rsid w:val="00C21E14"/>
    <w:rsid w:val="00C21E1E"/>
    <w:rsid w:val="00C23DC3"/>
    <w:rsid w:val="00C32A6C"/>
    <w:rsid w:val="00C32FA8"/>
    <w:rsid w:val="00C34F33"/>
    <w:rsid w:val="00C350A5"/>
    <w:rsid w:val="00C3510E"/>
    <w:rsid w:val="00C3539F"/>
    <w:rsid w:val="00C366C2"/>
    <w:rsid w:val="00C40B9E"/>
    <w:rsid w:val="00C4252F"/>
    <w:rsid w:val="00C43056"/>
    <w:rsid w:val="00C43CCF"/>
    <w:rsid w:val="00C46AF5"/>
    <w:rsid w:val="00C46DF0"/>
    <w:rsid w:val="00C47F0D"/>
    <w:rsid w:val="00C50F87"/>
    <w:rsid w:val="00C523EF"/>
    <w:rsid w:val="00C5243D"/>
    <w:rsid w:val="00C55DAE"/>
    <w:rsid w:val="00C60F0A"/>
    <w:rsid w:val="00C702CA"/>
    <w:rsid w:val="00C70F39"/>
    <w:rsid w:val="00C72CE1"/>
    <w:rsid w:val="00C73032"/>
    <w:rsid w:val="00C7590D"/>
    <w:rsid w:val="00C76836"/>
    <w:rsid w:val="00C776BF"/>
    <w:rsid w:val="00C80240"/>
    <w:rsid w:val="00C817DD"/>
    <w:rsid w:val="00C84DCB"/>
    <w:rsid w:val="00C84E9A"/>
    <w:rsid w:val="00C85E49"/>
    <w:rsid w:val="00C872DF"/>
    <w:rsid w:val="00C90B7A"/>
    <w:rsid w:val="00C9513E"/>
    <w:rsid w:val="00C95D93"/>
    <w:rsid w:val="00C96AB2"/>
    <w:rsid w:val="00CA28A1"/>
    <w:rsid w:val="00CA520A"/>
    <w:rsid w:val="00CA7DC2"/>
    <w:rsid w:val="00CB0582"/>
    <w:rsid w:val="00CB4337"/>
    <w:rsid w:val="00CB5C84"/>
    <w:rsid w:val="00CC0F66"/>
    <w:rsid w:val="00CC411F"/>
    <w:rsid w:val="00CC645A"/>
    <w:rsid w:val="00CC749E"/>
    <w:rsid w:val="00CC7DF0"/>
    <w:rsid w:val="00CD0A79"/>
    <w:rsid w:val="00CD1192"/>
    <w:rsid w:val="00CD1413"/>
    <w:rsid w:val="00CD1F0E"/>
    <w:rsid w:val="00CD368E"/>
    <w:rsid w:val="00CD44DD"/>
    <w:rsid w:val="00CD4CF6"/>
    <w:rsid w:val="00CD586B"/>
    <w:rsid w:val="00CD6BF8"/>
    <w:rsid w:val="00CD6F74"/>
    <w:rsid w:val="00CD7DD4"/>
    <w:rsid w:val="00CE10F6"/>
    <w:rsid w:val="00CE2951"/>
    <w:rsid w:val="00CE2F6C"/>
    <w:rsid w:val="00CE3F23"/>
    <w:rsid w:val="00CE4A92"/>
    <w:rsid w:val="00CE5823"/>
    <w:rsid w:val="00CE6349"/>
    <w:rsid w:val="00CE7481"/>
    <w:rsid w:val="00CF1818"/>
    <w:rsid w:val="00CF52C9"/>
    <w:rsid w:val="00CF6552"/>
    <w:rsid w:val="00CF7C6A"/>
    <w:rsid w:val="00D00BDA"/>
    <w:rsid w:val="00D01A39"/>
    <w:rsid w:val="00D13259"/>
    <w:rsid w:val="00D133A6"/>
    <w:rsid w:val="00D13BE2"/>
    <w:rsid w:val="00D14D87"/>
    <w:rsid w:val="00D15D2E"/>
    <w:rsid w:val="00D16F68"/>
    <w:rsid w:val="00D21265"/>
    <w:rsid w:val="00D224BD"/>
    <w:rsid w:val="00D23749"/>
    <w:rsid w:val="00D238BA"/>
    <w:rsid w:val="00D26ABB"/>
    <w:rsid w:val="00D26D2D"/>
    <w:rsid w:val="00D33237"/>
    <w:rsid w:val="00D33CED"/>
    <w:rsid w:val="00D3739A"/>
    <w:rsid w:val="00D41BB0"/>
    <w:rsid w:val="00D46424"/>
    <w:rsid w:val="00D50EC8"/>
    <w:rsid w:val="00D51380"/>
    <w:rsid w:val="00D5398A"/>
    <w:rsid w:val="00D54EFB"/>
    <w:rsid w:val="00D55A60"/>
    <w:rsid w:val="00D57481"/>
    <w:rsid w:val="00D61570"/>
    <w:rsid w:val="00D61BFB"/>
    <w:rsid w:val="00D62E1C"/>
    <w:rsid w:val="00D67B6E"/>
    <w:rsid w:val="00D72CF2"/>
    <w:rsid w:val="00D75276"/>
    <w:rsid w:val="00D75335"/>
    <w:rsid w:val="00D755FB"/>
    <w:rsid w:val="00D767FE"/>
    <w:rsid w:val="00D801A2"/>
    <w:rsid w:val="00D81283"/>
    <w:rsid w:val="00D82ADB"/>
    <w:rsid w:val="00D8344B"/>
    <w:rsid w:val="00D84F63"/>
    <w:rsid w:val="00D85095"/>
    <w:rsid w:val="00D852BA"/>
    <w:rsid w:val="00D87008"/>
    <w:rsid w:val="00D87DDD"/>
    <w:rsid w:val="00D9077C"/>
    <w:rsid w:val="00D9123A"/>
    <w:rsid w:val="00D9360D"/>
    <w:rsid w:val="00D9435E"/>
    <w:rsid w:val="00D96745"/>
    <w:rsid w:val="00D96A9C"/>
    <w:rsid w:val="00D96F5F"/>
    <w:rsid w:val="00DA0536"/>
    <w:rsid w:val="00DA0677"/>
    <w:rsid w:val="00DA62CB"/>
    <w:rsid w:val="00DA64F9"/>
    <w:rsid w:val="00DA7588"/>
    <w:rsid w:val="00DB0159"/>
    <w:rsid w:val="00DB064E"/>
    <w:rsid w:val="00DB0AC5"/>
    <w:rsid w:val="00DB29FB"/>
    <w:rsid w:val="00DB6B67"/>
    <w:rsid w:val="00DB6B82"/>
    <w:rsid w:val="00DC0625"/>
    <w:rsid w:val="00DC1A40"/>
    <w:rsid w:val="00DC2414"/>
    <w:rsid w:val="00DC4821"/>
    <w:rsid w:val="00DC4BFD"/>
    <w:rsid w:val="00DD02A1"/>
    <w:rsid w:val="00DD0852"/>
    <w:rsid w:val="00DD11D0"/>
    <w:rsid w:val="00DD25A4"/>
    <w:rsid w:val="00DD41BA"/>
    <w:rsid w:val="00DD4A5D"/>
    <w:rsid w:val="00DD5CB5"/>
    <w:rsid w:val="00DD7FB2"/>
    <w:rsid w:val="00DE00E7"/>
    <w:rsid w:val="00DE1748"/>
    <w:rsid w:val="00DF0757"/>
    <w:rsid w:val="00DF0F87"/>
    <w:rsid w:val="00DF2343"/>
    <w:rsid w:val="00DF24D8"/>
    <w:rsid w:val="00DF29D7"/>
    <w:rsid w:val="00DF2D5E"/>
    <w:rsid w:val="00DF3E85"/>
    <w:rsid w:val="00DF40B4"/>
    <w:rsid w:val="00DF40E0"/>
    <w:rsid w:val="00E006B7"/>
    <w:rsid w:val="00E01070"/>
    <w:rsid w:val="00E02E19"/>
    <w:rsid w:val="00E030A9"/>
    <w:rsid w:val="00E04166"/>
    <w:rsid w:val="00E0479C"/>
    <w:rsid w:val="00E057CA"/>
    <w:rsid w:val="00E11100"/>
    <w:rsid w:val="00E2066F"/>
    <w:rsid w:val="00E213CA"/>
    <w:rsid w:val="00E23DBE"/>
    <w:rsid w:val="00E25962"/>
    <w:rsid w:val="00E30125"/>
    <w:rsid w:val="00E32068"/>
    <w:rsid w:val="00E3212E"/>
    <w:rsid w:val="00E374FE"/>
    <w:rsid w:val="00E45509"/>
    <w:rsid w:val="00E458CC"/>
    <w:rsid w:val="00E46230"/>
    <w:rsid w:val="00E47EBD"/>
    <w:rsid w:val="00E50120"/>
    <w:rsid w:val="00E51D4A"/>
    <w:rsid w:val="00E53B8A"/>
    <w:rsid w:val="00E56E9E"/>
    <w:rsid w:val="00E605B7"/>
    <w:rsid w:val="00E607E1"/>
    <w:rsid w:val="00E61450"/>
    <w:rsid w:val="00E61AB4"/>
    <w:rsid w:val="00E65A37"/>
    <w:rsid w:val="00E66244"/>
    <w:rsid w:val="00E6640F"/>
    <w:rsid w:val="00E66CE9"/>
    <w:rsid w:val="00E70CAA"/>
    <w:rsid w:val="00E736A0"/>
    <w:rsid w:val="00E73899"/>
    <w:rsid w:val="00E73DF2"/>
    <w:rsid w:val="00E74CEA"/>
    <w:rsid w:val="00E77A9A"/>
    <w:rsid w:val="00E77B9F"/>
    <w:rsid w:val="00E77E91"/>
    <w:rsid w:val="00E81AE2"/>
    <w:rsid w:val="00E848D5"/>
    <w:rsid w:val="00E84B2F"/>
    <w:rsid w:val="00E85533"/>
    <w:rsid w:val="00E85AF2"/>
    <w:rsid w:val="00E865F6"/>
    <w:rsid w:val="00E90F48"/>
    <w:rsid w:val="00E9378B"/>
    <w:rsid w:val="00EA0348"/>
    <w:rsid w:val="00EA107F"/>
    <w:rsid w:val="00EA1DF4"/>
    <w:rsid w:val="00EA6C4C"/>
    <w:rsid w:val="00EB2F98"/>
    <w:rsid w:val="00EB3187"/>
    <w:rsid w:val="00EB3F0C"/>
    <w:rsid w:val="00EB4411"/>
    <w:rsid w:val="00EB4904"/>
    <w:rsid w:val="00EB4D60"/>
    <w:rsid w:val="00EC22ED"/>
    <w:rsid w:val="00EC279E"/>
    <w:rsid w:val="00EC2DA7"/>
    <w:rsid w:val="00EC2F55"/>
    <w:rsid w:val="00ED1C9C"/>
    <w:rsid w:val="00ED3EE8"/>
    <w:rsid w:val="00ED4598"/>
    <w:rsid w:val="00ED4C30"/>
    <w:rsid w:val="00EE1A0A"/>
    <w:rsid w:val="00EE2669"/>
    <w:rsid w:val="00EE2835"/>
    <w:rsid w:val="00EE4587"/>
    <w:rsid w:val="00EF20D3"/>
    <w:rsid w:val="00EF2A10"/>
    <w:rsid w:val="00EF4131"/>
    <w:rsid w:val="00EF758E"/>
    <w:rsid w:val="00F01AAD"/>
    <w:rsid w:val="00F01E81"/>
    <w:rsid w:val="00F07040"/>
    <w:rsid w:val="00F07095"/>
    <w:rsid w:val="00F11D2F"/>
    <w:rsid w:val="00F14A38"/>
    <w:rsid w:val="00F14CB7"/>
    <w:rsid w:val="00F159CA"/>
    <w:rsid w:val="00F17129"/>
    <w:rsid w:val="00F20921"/>
    <w:rsid w:val="00F22D11"/>
    <w:rsid w:val="00F23F1F"/>
    <w:rsid w:val="00F249F8"/>
    <w:rsid w:val="00F25860"/>
    <w:rsid w:val="00F276F0"/>
    <w:rsid w:val="00F27A21"/>
    <w:rsid w:val="00F318A1"/>
    <w:rsid w:val="00F355A1"/>
    <w:rsid w:val="00F3664A"/>
    <w:rsid w:val="00F36AD3"/>
    <w:rsid w:val="00F370F7"/>
    <w:rsid w:val="00F411E5"/>
    <w:rsid w:val="00F42216"/>
    <w:rsid w:val="00F4236D"/>
    <w:rsid w:val="00F4243B"/>
    <w:rsid w:val="00F46513"/>
    <w:rsid w:val="00F47A2F"/>
    <w:rsid w:val="00F5071F"/>
    <w:rsid w:val="00F50F0E"/>
    <w:rsid w:val="00F54CCA"/>
    <w:rsid w:val="00F56C38"/>
    <w:rsid w:val="00F57049"/>
    <w:rsid w:val="00F571D1"/>
    <w:rsid w:val="00F5725B"/>
    <w:rsid w:val="00F577FB"/>
    <w:rsid w:val="00F60B40"/>
    <w:rsid w:val="00F62B59"/>
    <w:rsid w:val="00F63374"/>
    <w:rsid w:val="00F67295"/>
    <w:rsid w:val="00F70BC7"/>
    <w:rsid w:val="00F725D2"/>
    <w:rsid w:val="00F72AF5"/>
    <w:rsid w:val="00F72FE2"/>
    <w:rsid w:val="00F732CF"/>
    <w:rsid w:val="00F75C47"/>
    <w:rsid w:val="00F77BF5"/>
    <w:rsid w:val="00F80373"/>
    <w:rsid w:val="00F81102"/>
    <w:rsid w:val="00F8343B"/>
    <w:rsid w:val="00F84066"/>
    <w:rsid w:val="00F84101"/>
    <w:rsid w:val="00F84FBD"/>
    <w:rsid w:val="00F85CE3"/>
    <w:rsid w:val="00F87ADD"/>
    <w:rsid w:val="00F95D4C"/>
    <w:rsid w:val="00FA077D"/>
    <w:rsid w:val="00FA140B"/>
    <w:rsid w:val="00FA2BA8"/>
    <w:rsid w:val="00FA2BC6"/>
    <w:rsid w:val="00FA4E0A"/>
    <w:rsid w:val="00FB01FB"/>
    <w:rsid w:val="00FB2326"/>
    <w:rsid w:val="00FB3DA7"/>
    <w:rsid w:val="00FB53C9"/>
    <w:rsid w:val="00FB67A2"/>
    <w:rsid w:val="00FB74D4"/>
    <w:rsid w:val="00FC04A5"/>
    <w:rsid w:val="00FC08ED"/>
    <w:rsid w:val="00FC10C1"/>
    <w:rsid w:val="00FC1114"/>
    <w:rsid w:val="00FC24B2"/>
    <w:rsid w:val="00FC3B76"/>
    <w:rsid w:val="00FC535D"/>
    <w:rsid w:val="00FC67EF"/>
    <w:rsid w:val="00FD2390"/>
    <w:rsid w:val="00FD35DA"/>
    <w:rsid w:val="00FD4C6D"/>
    <w:rsid w:val="00FD4D57"/>
    <w:rsid w:val="00FD5347"/>
    <w:rsid w:val="00FD5690"/>
    <w:rsid w:val="00FD6167"/>
    <w:rsid w:val="00FD6C75"/>
    <w:rsid w:val="00FD73F4"/>
    <w:rsid w:val="00FE2567"/>
    <w:rsid w:val="00FE5561"/>
    <w:rsid w:val="00FE7056"/>
    <w:rsid w:val="00FF2182"/>
    <w:rsid w:val="00FF2733"/>
    <w:rsid w:val="00FF45DB"/>
    <w:rsid w:val="00FF4B61"/>
    <w:rsid w:val="00FF5469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9B4C5"/>
  <w15:docId w15:val="{7BF57C1F-B3F7-4F25-B4ED-951375829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CD58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7"/>
    <w:next w:val="a7"/>
    <w:link w:val="10"/>
    <w:autoRedefine/>
    <w:qFormat/>
    <w:rsid w:val="005A091F"/>
    <w:pPr>
      <w:suppressAutoHyphens/>
      <w:spacing w:before="240" w:after="120"/>
      <w:jc w:val="both"/>
      <w:outlineLvl w:val="0"/>
    </w:pPr>
    <w:rPr>
      <w:b/>
      <w:color w:val="000000"/>
      <w:sz w:val="28"/>
      <w:szCs w:val="28"/>
    </w:rPr>
  </w:style>
  <w:style w:type="paragraph" w:styleId="20">
    <w:name w:val="heading 2"/>
    <w:basedOn w:val="a7"/>
    <w:next w:val="31"/>
    <w:link w:val="23"/>
    <w:autoRedefine/>
    <w:qFormat/>
    <w:rsid w:val="005A091F"/>
    <w:pPr>
      <w:numPr>
        <w:ilvl w:val="1"/>
        <w:numId w:val="3"/>
      </w:numPr>
      <w:tabs>
        <w:tab w:val="left" w:pos="567"/>
      </w:tabs>
      <w:suppressAutoHyphens/>
      <w:spacing w:before="120" w:after="120"/>
      <w:jc w:val="both"/>
      <w:outlineLvl w:val="1"/>
    </w:pPr>
    <w:rPr>
      <w:b/>
      <w:sz w:val="28"/>
      <w:szCs w:val="28"/>
    </w:rPr>
  </w:style>
  <w:style w:type="paragraph" w:styleId="31">
    <w:name w:val="heading 3"/>
    <w:link w:val="32"/>
    <w:autoRedefine/>
    <w:qFormat/>
    <w:rsid w:val="005A091F"/>
    <w:pPr>
      <w:numPr>
        <w:ilvl w:val="2"/>
        <w:numId w:val="3"/>
      </w:numPr>
      <w:tabs>
        <w:tab w:val="left" w:pos="567"/>
      </w:tabs>
      <w:spacing w:before="120"/>
      <w:jc w:val="both"/>
      <w:outlineLvl w:val="2"/>
    </w:pPr>
    <w:rPr>
      <w:rFonts w:ascii="Times New Roman" w:eastAsia="Times New Roman" w:hAnsi="Times New Roman"/>
      <w:sz w:val="28"/>
      <w:szCs w:val="28"/>
    </w:rPr>
  </w:style>
  <w:style w:type="paragraph" w:styleId="41">
    <w:name w:val="heading 4"/>
    <w:link w:val="42"/>
    <w:autoRedefine/>
    <w:qFormat/>
    <w:rsid w:val="005A091F"/>
    <w:pPr>
      <w:numPr>
        <w:ilvl w:val="3"/>
        <w:numId w:val="3"/>
      </w:numPr>
      <w:spacing w:before="60"/>
      <w:jc w:val="both"/>
      <w:outlineLvl w:val="3"/>
    </w:pPr>
    <w:rPr>
      <w:rFonts w:ascii="Times New Roman" w:eastAsia="Times New Roman" w:hAnsi="Times New Roman"/>
      <w:sz w:val="28"/>
      <w:szCs w:val="28"/>
    </w:rPr>
  </w:style>
  <w:style w:type="paragraph" w:styleId="51">
    <w:name w:val="heading 5"/>
    <w:basedOn w:val="a7"/>
    <w:link w:val="52"/>
    <w:autoRedefine/>
    <w:qFormat/>
    <w:rsid w:val="005A091F"/>
    <w:pPr>
      <w:numPr>
        <w:numId w:val="9"/>
      </w:numPr>
      <w:ind w:left="1843" w:hanging="425"/>
      <w:jc w:val="both"/>
      <w:outlineLvl w:val="4"/>
    </w:pPr>
    <w:rPr>
      <w:sz w:val="21"/>
    </w:rPr>
  </w:style>
  <w:style w:type="paragraph" w:styleId="6">
    <w:name w:val="heading 6"/>
    <w:basedOn w:val="a7"/>
    <w:next w:val="a7"/>
    <w:link w:val="60"/>
    <w:qFormat/>
    <w:rsid w:val="005A091F"/>
    <w:pPr>
      <w:spacing w:before="240"/>
      <w:outlineLvl w:val="5"/>
    </w:pPr>
    <w:rPr>
      <w:rFonts w:ascii="Arial" w:hAnsi="Arial"/>
      <w:i/>
      <w:sz w:val="22"/>
    </w:rPr>
  </w:style>
  <w:style w:type="paragraph" w:styleId="7">
    <w:name w:val="heading 7"/>
    <w:basedOn w:val="a7"/>
    <w:next w:val="a7"/>
    <w:link w:val="70"/>
    <w:qFormat/>
    <w:rsid w:val="005A091F"/>
    <w:pPr>
      <w:spacing w:before="240"/>
      <w:outlineLvl w:val="6"/>
    </w:pPr>
    <w:rPr>
      <w:rFonts w:ascii="Arial" w:hAnsi="Arial"/>
    </w:rPr>
  </w:style>
  <w:style w:type="paragraph" w:styleId="8">
    <w:name w:val="heading 8"/>
    <w:basedOn w:val="a7"/>
    <w:next w:val="a7"/>
    <w:link w:val="80"/>
    <w:autoRedefine/>
    <w:qFormat/>
    <w:rsid w:val="005A091F"/>
    <w:pPr>
      <w:spacing w:before="240"/>
      <w:outlineLvl w:val="7"/>
    </w:pPr>
    <w:rPr>
      <w:rFonts w:ascii="Arial" w:hAnsi="Arial"/>
      <w:i/>
    </w:rPr>
  </w:style>
  <w:style w:type="paragraph" w:styleId="9">
    <w:name w:val="heading 9"/>
    <w:basedOn w:val="a7"/>
    <w:next w:val="a7"/>
    <w:link w:val="90"/>
    <w:autoRedefine/>
    <w:qFormat/>
    <w:rsid w:val="005A091F"/>
    <w:pPr>
      <w:spacing w:before="240"/>
      <w:outlineLvl w:val="8"/>
    </w:pPr>
    <w:rPr>
      <w:rFonts w:ascii="Arial" w:hAnsi="Arial"/>
      <w:i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character" w:customStyle="1" w:styleId="10">
    <w:name w:val="Заголовок 1 Знак"/>
    <w:basedOn w:val="a8"/>
    <w:link w:val="1"/>
    <w:rsid w:val="00BD4859"/>
    <w:rPr>
      <w:rFonts w:ascii="Times New Roman" w:eastAsia="Times New Roman" w:hAnsi="Times New Roman"/>
      <w:b/>
      <w:color w:val="000000"/>
      <w:sz w:val="28"/>
      <w:szCs w:val="28"/>
    </w:rPr>
  </w:style>
  <w:style w:type="table" w:styleId="ab">
    <w:name w:val="Table Grid"/>
    <w:basedOn w:val="a9"/>
    <w:rsid w:val="005A091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7"/>
    <w:link w:val="ad"/>
    <w:semiHidden/>
    <w:rsid w:val="005A091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8"/>
    <w:link w:val="ac"/>
    <w:semiHidden/>
    <w:rsid w:val="006A2A67"/>
    <w:rPr>
      <w:rFonts w:ascii="Tahoma" w:eastAsia="Times New Roman" w:hAnsi="Tahoma" w:cs="Tahoma"/>
      <w:sz w:val="16"/>
      <w:szCs w:val="16"/>
    </w:rPr>
  </w:style>
  <w:style w:type="character" w:styleId="ae">
    <w:name w:val="annotation reference"/>
    <w:semiHidden/>
    <w:rsid w:val="005A091F"/>
    <w:rPr>
      <w:sz w:val="16"/>
      <w:szCs w:val="16"/>
    </w:rPr>
  </w:style>
  <w:style w:type="paragraph" w:styleId="af">
    <w:name w:val="annotation text"/>
    <w:basedOn w:val="a7"/>
    <w:link w:val="af0"/>
    <w:semiHidden/>
    <w:rsid w:val="005A091F"/>
  </w:style>
  <w:style w:type="character" w:customStyle="1" w:styleId="af0">
    <w:name w:val="Текст примечания Знак"/>
    <w:basedOn w:val="a8"/>
    <w:link w:val="af"/>
    <w:semiHidden/>
    <w:rsid w:val="00EB2F98"/>
    <w:rPr>
      <w:rFonts w:ascii="Times New Roman" w:eastAsia="Times New Roman" w:hAnsi="Times New Roman"/>
      <w:sz w:val="24"/>
      <w:szCs w:val="24"/>
    </w:rPr>
  </w:style>
  <w:style w:type="paragraph" w:styleId="af1">
    <w:name w:val="annotation subject"/>
    <w:basedOn w:val="af"/>
    <w:next w:val="af"/>
    <w:link w:val="af2"/>
    <w:semiHidden/>
    <w:rsid w:val="005A091F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EB2F98"/>
    <w:rPr>
      <w:rFonts w:ascii="Times New Roman" w:eastAsia="Times New Roman" w:hAnsi="Times New Roman"/>
      <w:b/>
      <w:bCs/>
      <w:sz w:val="24"/>
      <w:szCs w:val="24"/>
    </w:rPr>
  </w:style>
  <w:style w:type="paragraph" w:styleId="af3">
    <w:name w:val="List Paragraph"/>
    <w:aliases w:val="Гл. Многоуровневый,Раздел"/>
    <w:basedOn w:val="a7"/>
    <w:link w:val="af4"/>
    <w:uiPriority w:val="34"/>
    <w:qFormat/>
    <w:rsid w:val="005A091F"/>
    <w:pPr>
      <w:ind w:left="720"/>
      <w:contextualSpacing/>
    </w:pPr>
  </w:style>
  <w:style w:type="paragraph" w:styleId="af5">
    <w:name w:val="footer"/>
    <w:link w:val="af6"/>
    <w:autoRedefine/>
    <w:rsid w:val="007B2C08"/>
    <w:pPr>
      <w:pBdr>
        <w:top w:val="single" w:sz="4" w:space="1" w:color="auto"/>
      </w:pBdr>
      <w:tabs>
        <w:tab w:val="right" w:pos="9639"/>
      </w:tabs>
    </w:pPr>
    <w:rPr>
      <w:rFonts w:ascii="Times New Roman" w:eastAsia="Times New Roman" w:hAnsi="Times New Roman" w:cs="Tahoma"/>
      <w:i/>
      <w:sz w:val="24"/>
      <w:szCs w:val="24"/>
    </w:rPr>
  </w:style>
  <w:style w:type="character" w:customStyle="1" w:styleId="af6">
    <w:name w:val="Нижний колонтитул Знак"/>
    <w:basedOn w:val="a8"/>
    <w:link w:val="af5"/>
    <w:rsid w:val="007B2C08"/>
    <w:rPr>
      <w:rFonts w:ascii="Times New Roman" w:eastAsia="Times New Roman" w:hAnsi="Times New Roman" w:cs="Tahoma"/>
      <w:i/>
      <w:sz w:val="24"/>
      <w:szCs w:val="24"/>
    </w:rPr>
  </w:style>
  <w:style w:type="paragraph" w:customStyle="1" w:styleId="af7">
    <w:name w:val="Исполнитель"/>
    <w:basedOn w:val="a7"/>
    <w:next w:val="a7"/>
    <w:uiPriority w:val="99"/>
    <w:rsid w:val="00A85596"/>
    <w:rPr>
      <w:sz w:val="28"/>
    </w:rPr>
  </w:style>
  <w:style w:type="paragraph" w:customStyle="1" w:styleId="11">
    <w:name w:val="Абзац списка1"/>
    <w:basedOn w:val="a7"/>
    <w:uiPriority w:val="99"/>
    <w:rsid w:val="00266759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7"/>
    <w:uiPriority w:val="99"/>
    <w:rsid w:val="004E04BD"/>
    <w:pPr>
      <w:ind w:left="720"/>
      <w:contextualSpacing/>
    </w:pPr>
    <w:rPr>
      <w:rFonts w:eastAsia="Calibri"/>
    </w:rPr>
  </w:style>
  <w:style w:type="paragraph" w:customStyle="1" w:styleId="af8">
    <w:name w:val="Стиль Название документа"/>
    <w:basedOn w:val="af9"/>
    <w:rsid w:val="005A091F"/>
    <w:pPr>
      <w:pBdr>
        <w:bottom w:val="none" w:sz="0" w:space="0" w:color="auto"/>
      </w:pBdr>
    </w:pPr>
    <w:rPr>
      <w:bCs/>
    </w:rPr>
  </w:style>
  <w:style w:type="paragraph" w:customStyle="1" w:styleId="afa">
    <w:name w:val="СО"/>
    <w:basedOn w:val="a7"/>
    <w:semiHidden/>
    <w:rsid w:val="005A091F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fb">
    <w:name w:val="ВИД ДОКУМЕНТА"/>
    <w:basedOn w:val="a7"/>
    <w:semiHidden/>
    <w:rsid w:val="005A091F"/>
    <w:pPr>
      <w:jc w:val="center"/>
    </w:pPr>
    <w:rPr>
      <w:rFonts w:ascii="Arial Black" w:hAnsi="Arial Black"/>
      <w:b/>
      <w:iCs/>
      <w:caps/>
      <w:spacing w:val="80"/>
      <w:sz w:val="36"/>
      <w:szCs w:val="20"/>
    </w:rPr>
  </w:style>
  <w:style w:type="paragraph" w:styleId="afc">
    <w:name w:val="header"/>
    <w:next w:val="a7"/>
    <w:link w:val="afd"/>
    <w:uiPriority w:val="99"/>
    <w:rsid w:val="005A091F"/>
    <w:pPr>
      <w:tabs>
        <w:tab w:val="right" w:pos="9639"/>
      </w:tabs>
      <w:suppressAutoHyphens/>
      <w:jc w:val="center"/>
    </w:pPr>
    <w:rPr>
      <w:rFonts w:ascii="Times New Roman" w:eastAsia="Times New Roman" w:hAnsi="Times New Roman" w:cs="Tahoma"/>
      <w:sz w:val="24"/>
      <w:szCs w:val="16"/>
    </w:rPr>
  </w:style>
  <w:style w:type="character" w:customStyle="1" w:styleId="afd">
    <w:name w:val="Верхний колонтитул Знак"/>
    <w:basedOn w:val="a8"/>
    <w:link w:val="afc"/>
    <w:uiPriority w:val="99"/>
    <w:rsid w:val="003D6CBA"/>
    <w:rPr>
      <w:rFonts w:ascii="Times New Roman" w:eastAsia="Times New Roman" w:hAnsi="Times New Roman" w:cs="Tahoma"/>
      <w:sz w:val="24"/>
      <w:szCs w:val="16"/>
    </w:rPr>
  </w:style>
  <w:style w:type="character" w:customStyle="1" w:styleId="23">
    <w:name w:val="Заголовок 2 Знак"/>
    <w:basedOn w:val="a8"/>
    <w:link w:val="20"/>
    <w:rsid w:val="0088130B"/>
    <w:rPr>
      <w:rFonts w:ascii="Times New Roman" w:eastAsia="Times New Roman" w:hAnsi="Times New Roman"/>
      <w:b/>
      <w:sz w:val="28"/>
      <w:szCs w:val="28"/>
    </w:rPr>
  </w:style>
  <w:style w:type="character" w:customStyle="1" w:styleId="32">
    <w:name w:val="Заголовок 3 Знак"/>
    <w:basedOn w:val="a8"/>
    <w:link w:val="31"/>
    <w:rsid w:val="0088130B"/>
    <w:rPr>
      <w:rFonts w:ascii="Times New Roman" w:eastAsia="Times New Roman" w:hAnsi="Times New Roman"/>
      <w:sz w:val="28"/>
      <w:szCs w:val="28"/>
    </w:rPr>
  </w:style>
  <w:style w:type="character" w:customStyle="1" w:styleId="42">
    <w:name w:val="Заголовок 4 Знак"/>
    <w:basedOn w:val="a8"/>
    <w:link w:val="41"/>
    <w:rsid w:val="0088130B"/>
    <w:rPr>
      <w:rFonts w:ascii="Times New Roman" w:eastAsia="Times New Roman" w:hAnsi="Times New Roman"/>
      <w:sz w:val="28"/>
      <w:szCs w:val="28"/>
    </w:rPr>
  </w:style>
  <w:style w:type="character" w:customStyle="1" w:styleId="52">
    <w:name w:val="Заголовок 5 Знак"/>
    <w:basedOn w:val="a8"/>
    <w:link w:val="51"/>
    <w:rsid w:val="0088130B"/>
    <w:rPr>
      <w:rFonts w:ascii="Times New Roman" w:eastAsia="Times New Roman" w:hAnsi="Times New Roman"/>
      <w:sz w:val="21"/>
      <w:szCs w:val="24"/>
    </w:rPr>
  </w:style>
  <w:style w:type="character" w:customStyle="1" w:styleId="60">
    <w:name w:val="Заголовок 6 Знак"/>
    <w:basedOn w:val="a8"/>
    <w:link w:val="6"/>
    <w:rsid w:val="0088130B"/>
    <w:rPr>
      <w:rFonts w:ascii="Arial" w:eastAsia="Times New Roman" w:hAnsi="Arial"/>
      <w:i/>
      <w:sz w:val="22"/>
      <w:szCs w:val="24"/>
    </w:rPr>
  </w:style>
  <w:style w:type="character" w:customStyle="1" w:styleId="70">
    <w:name w:val="Заголовок 7 Знак"/>
    <w:basedOn w:val="a8"/>
    <w:link w:val="7"/>
    <w:rsid w:val="0088130B"/>
    <w:rPr>
      <w:rFonts w:ascii="Arial" w:eastAsia="Times New Roman" w:hAnsi="Arial"/>
      <w:sz w:val="24"/>
      <w:szCs w:val="24"/>
    </w:rPr>
  </w:style>
  <w:style w:type="character" w:customStyle="1" w:styleId="80">
    <w:name w:val="Заголовок 8 Знак"/>
    <w:basedOn w:val="a8"/>
    <w:link w:val="8"/>
    <w:rsid w:val="0088130B"/>
    <w:rPr>
      <w:rFonts w:ascii="Arial" w:eastAsia="Times New Roman" w:hAnsi="Arial"/>
      <w:i/>
      <w:sz w:val="24"/>
      <w:szCs w:val="24"/>
    </w:rPr>
  </w:style>
  <w:style w:type="character" w:customStyle="1" w:styleId="90">
    <w:name w:val="Заголовок 9 Знак"/>
    <w:basedOn w:val="a8"/>
    <w:link w:val="9"/>
    <w:rsid w:val="0088130B"/>
    <w:rPr>
      <w:rFonts w:ascii="Arial" w:eastAsia="Times New Roman" w:hAnsi="Arial"/>
      <w:i/>
      <w:sz w:val="18"/>
      <w:szCs w:val="24"/>
    </w:rPr>
  </w:style>
  <w:style w:type="paragraph" w:styleId="12">
    <w:name w:val="toc 1"/>
    <w:basedOn w:val="a7"/>
    <w:next w:val="a7"/>
    <w:autoRedefine/>
    <w:uiPriority w:val="39"/>
    <w:rsid w:val="005A091F"/>
    <w:pPr>
      <w:tabs>
        <w:tab w:val="left" w:pos="567"/>
        <w:tab w:val="right" w:leader="dot" w:pos="9356"/>
      </w:tabs>
      <w:spacing w:before="100" w:beforeAutospacing="1" w:after="100" w:afterAutospacing="1"/>
      <w:ind w:left="567" w:right="567" w:hanging="567"/>
    </w:pPr>
    <w:rPr>
      <w:b/>
      <w:bCs/>
      <w:sz w:val="28"/>
    </w:rPr>
  </w:style>
  <w:style w:type="paragraph" w:customStyle="1" w:styleId="afe">
    <w:name w:val="Обычный без отступов"/>
    <w:basedOn w:val="a7"/>
    <w:semiHidden/>
    <w:rsid w:val="005A091F"/>
  </w:style>
  <w:style w:type="paragraph" w:customStyle="1" w:styleId="af9">
    <w:name w:val="Название документа"/>
    <w:basedOn w:val="a7"/>
    <w:autoRedefine/>
    <w:semiHidden/>
    <w:locked/>
    <w:rsid w:val="005A091F"/>
    <w:pPr>
      <w:pBdr>
        <w:bottom w:val="single" w:sz="4" w:space="1" w:color="auto"/>
      </w:pBdr>
      <w:tabs>
        <w:tab w:val="left" w:pos="720"/>
      </w:tabs>
      <w:spacing w:before="120" w:after="120"/>
      <w:ind w:left="100"/>
      <w:jc w:val="center"/>
    </w:pPr>
    <w:rPr>
      <w:b/>
      <w:caps/>
      <w:sz w:val="28"/>
    </w:rPr>
  </w:style>
  <w:style w:type="paragraph" w:styleId="24">
    <w:name w:val="toc 2"/>
    <w:basedOn w:val="a7"/>
    <w:next w:val="a7"/>
    <w:autoRedefine/>
    <w:uiPriority w:val="39"/>
    <w:semiHidden/>
    <w:rsid w:val="005A091F"/>
    <w:pPr>
      <w:tabs>
        <w:tab w:val="left" w:pos="851"/>
        <w:tab w:val="right" w:leader="dot" w:pos="9356"/>
      </w:tabs>
      <w:ind w:left="851" w:right="567" w:hanging="567"/>
      <w:outlineLvl w:val="0"/>
    </w:pPr>
    <w:rPr>
      <w:sz w:val="28"/>
    </w:rPr>
  </w:style>
  <w:style w:type="paragraph" w:styleId="33">
    <w:name w:val="toc 3"/>
    <w:basedOn w:val="a7"/>
    <w:next w:val="a7"/>
    <w:autoRedefine/>
    <w:uiPriority w:val="39"/>
    <w:rsid w:val="005A091F"/>
    <w:pPr>
      <w:tabs>
        <w:tab w:val="right" w:leader="dot" w:pos="9356"/>
      </w:tabs>
      <w:ind w:left="1701" w:right="567" w:hanging="1701"/>
    </w:pPr>
    <w:rPr>
      <w:rFonts w:cs="Arial"/>
      <w:bCs/>
      <w:sz w:val="28"/>
    </w:rPr>
  </w:style>
  <w:style w:type="paragraph" w:styleId="43">
    <w:name w:val="toc 4"/>
    <w:basedOn w:val="a7"/>
    <w:next w:val="a7"/>
    <w:autoRedefine/>
    <w:semiHidden/>
    <w:rsid w:val="005A091F"/>
    <w:pPr>
      <w:ind w:left="600"/>
    </w:pPr>
    <w:rPr>
      <w:szCs w:val="21"/>
    </w:rPr>
  </w:style>
  <w:style w:type="paragraph" w:styleId="53">
    <w:name w:val="toc 5"/>
    <w:basedOn w:val="a7"/>
    <w:next w:val="a7"/>
    <w:autoRedefine/>
    <w:semiHidden/>
    <w:rsid w:val="005A091F"/>
    <w:pPr>
      <w:ind w:left="800"/>
    </w:pPr>
    <w:rPr>
      <w:szCs w:val="21"/>
    </w:rPr>
  </w:style>
  <w:style w:type="paragraph" w:styleId="61">
    <w:name w:val="toc 6"/>
    <w:basedOn w:val="a7"/>
    <w:next w:val="a7"/>
    <w:autoRedefine/>
    <w:semiHidden/>
    <w:rsid w:val="005A091F"/>
    <w:pPr>
      <w:ind w:left="1000"/>
    </w:pPr>
    <w:rPr>
      <w:szCs w:val="21"/>
    </w:rPr>
  </w:style>
  <w:style w:type="paragraph" w:styleId="71">
    <w:name w:val="toc 7"/>
    <w:basedOn w:val="a7"/>
    <w:next w:val="a7"/>
    <w:autoRedefine/>
    <w:semiHidden/>
    <w:rsid w:val="005A091F"/>
    <w:pPr>
      <w:ind w:left="1200"/>
    </w:pPr>
    <w:rPr>
      <w:szCs w:val="21"/>
    </w:rPr>
  </w:style>
  <w:style w:type="paragraph" w:styleId="81">
    <w:name w:val="toc 8"/>
    <w:basedOn w:val="a7"/>
    <w:next w:val="a7"/>
    <w:autoRedefine/>
    <w:semiHidden/>
    <w:rsid w:val="005A091F"/>
    <w:pPr>
      <w:ind w:left="1400"/>
    </w:pPr>
    <w:rPr>
      <w:szCs w:val="21"/>
    </w:rPr>
  </w:style>
  <w:style w:type="character" w:styleId="aff">
    <w:name w:val="page number"/>
    <w:semiHidden/>
    <w:rsid w:val="005A091F"/>
    <w:rPr>
      <w:rFonts w:ascii="Arial" w:hAnsi="Arial"/>
      <w:dstrike w:val="0"/>
      <w:sz w:val="20"/>
      <w:vertAlign w:val="baseline"/>
    </w:rPr>
  </w:style>
  <w:style w:type="paragraph" w:styleId="aff0">
    <w:name w:val="caption"/>
    <w:basedOn w:val="a7"/>
    <w:next w:val="a7"/>
    <w:autoRedefine/>
    <w:qFormat/>
    <w:rsid w:val="005A091F"/>
    <w:pPr>
      <w:spacing w:before="480"/>
      <w:jc w:val="center"/>
    </w:pPr>
    <w:rPr>
      <w:b/>
      <w:bCs/>
      <w:sz w:val="28"/>
      <w:szCs w:val="28"/>
    </w:rPr>
  </w:style>
  <w:style w:type="paragraph" w:styleId="91">
    <w:name w:val="toc 9"/>
    <w:basedOn w:val="a7"/>
    <w:next w:val="a7"/>
    <w:autoRedefine/>
    <w:semiHidden/>
    <w:rsid w:val="005A091F"/>
    <w:pPr>
      <w:ind w:left="1600"/>
    </w:pPr>
    <w:rPr>
      <w:szCs w:val="21"/>
    </w:rPr>
  </w:style>
  <w:style w:type="paragraph" w:styleId="a6">
    <w:name w:val="List Number"/>
    <w:basedOn w:val="a7"/>
    <w:autoRedefine/>
    <w:semiHidden/>
    <w:rsid w:val="005A091F"/>
    <w:pPr>
      <w:numPr>
        <w:numId w:val="4"/>
      </w:numPr>
    </w:pPr>
  </w:style>
  <w:style w:type="paragraph" w:customStyle="1" w:styleId="aff1">
    <w:name w:val="Обычный по центру"/>
    <w:basedOn w:val="a7"/>
    <w:autoRedefine/>
    <w:semiHidden/>
    <w:rsid w:val="005A091F"/>
    <w:pPr>
      <w:tabs>
        <w:tab w:val="left" w:pos="1276"/>
      </w:tabs>
      <w:spacing w:before="240"/>
      <w:ind w:left="1276" w:right="1593"/>
      <w:jc w:val="center"/>
    </w:pPr>
    <w:rPr>
      <w:rFonts w:cs="Arial"/>
      <w:color w:val="000000"/>
      <w:sz w:val="16"/>
    </w:rPr>
  </w:style>
  <w:style w:type="paragraph" w:styleId="aff2">
    <w:name w:val="Body Text Indent"/>
    <w:basedOn w:val="a7"/>
    <w:link w:val="aff3"/>
    <w:autoRedefine/>
    <w:rsid w:val="005A091F"/>
    <w:pPr>
      <w:suppressAutoHyphens/>
      <w:spacing w:before="60" w:after="60"/>
      <w:ind w:firstLine="709"/>
      <w:jc w:val="both"/>
    </w:pPr>
    <w:rPr>
      <w:sz w:val="28"/>
      <w:szCs w:val="28"/>
    </w:rPr>
  </w:style>
  <w:style w:type="character" w:customStyle="1" w:styleId="aff3">
    <w:name w:val="Основной текст с отступом Знак"/>
    <w:basedOn w:val="a8"/>
    <w:link w:val="aff2"/>
    <w:rsid w:val="0088130B"/>
    <w:rPr>
      <w:rFonts w:ascii="Times New Roman" w:eastAsia="Times New Roman" w:hAnsi="Times New Roman"/>
      <w:sz w:val="28"/>
      <w:szCs w:val="28"/>
    </w:rPr>
  </w:style>
  <w:style w:type="paragraph" w:customStyle="1" w:styleId="HeadFirstPage">
    <w:name w:val="Head First Page"/>
    <w:basedOn w:val="a7"/>
    <w:semiHidden/>
    <w:locked/>
    <w:rsid w:val="005A091F"/>
    <w:pPr>
      <w:spacing w:before="440"/>
      <w:jc w:val="center"/>
    </w:pPr>
    <w:rPr>
      <w:b/>
      <w:bCs/>
      <w:spacing w:val="-5"/>
      <w:sz w:val="32"/>
    </w:rPr>
  </w:style>
  <w:style w:type="character" w:styleId="aff4">
    <w:name w:val="Hyperlink"/>
    <w:uiPriority w:val="99"/>
    <w:rsid w:val="005A091F"/>
    <w:rPr>
      <w:color w:val="auto"/>
      <w:u w:val="none"/>
    </w:rPr>
  </w:style>
  <w:style w:type="paragraph" w:styleId="aff5">
    <w:name w:val="Normal (Web)"/>
    <w:basedOn w:val="a7"/>
    <w:semiHidden/>
    <w:rsid w:val="005A091F"/>
    <w:pPr>
      <w:spacing w:before="100" w:beforeAutospacing="1" w:after="100" w:afterAutospacing="1"/>
      <w:ind w:left="567"/>
    </w:pPr>
    <w:rPr>
      <w:rFonts w:eastAsia="Arial Unicode MS" w:cs="Arial"/>
      <w:color w:val="000000"/>
    </w:rPr>
  </w:style>
  <w:style w:type="paragraph" w:styleId="aff6">
    <w:name w:val="List"/>
    <w:basedOn w:val="a7"/>
    <w:semiHidden/>
    <w:rsid w:val="005A091F"/>
    <w:pPr>
      <w:ind w:left="851" w:hanging="284"/>
    </w:pPr>
  </w:style>
  <w:style w:type="paragraph" w:styleId="a4">
    <w:name w:val="List Bullet"/>
    <w:basedOn w:val="a7"/>
    <w:autoRedefine/>
    <w:rsid w:val="003C6112"/>
    <w:pPr>
      <w:numPr>
        <w:numId w:val="5"/>
      </w:numPr>
      <w:tabs>
        <w:tab w:val="clear" w:pos="1134"/>
        <w:tab w:val="left" w:pos="1418"/>
      </w:tabs>
      <w:suppressAutoHyphens/>
      <w:ind w:left="0" w:firstLine="709"/>
      <w:jc w:val="both"/>
    </w:pPr>
    <w:rPr>
      <w:color w:val="FF0000"/>
      <w:sz w:val="28"/>
    </w:rPr>
  </w:style>
  <w:style w:type="paragraph" w:customStyle="1" w:styleId="13">
    <w:name w:val="Текст 1"/>
    <w:basedOn w:val="20"/>
    <w:semiHidden/>
    <w:locked/>
    <w:rsid w:val="005A091F"/>
    <w:pPr>
      <w:widowControl w:val="0"/>
      <w:tabs>
        <w:tab w:val="num" w:pos="1620"/>
      </w:tabs>
      <w:overflowPunct w:val="0"/>
      <w:autoSpaceDE w:val="0"/>
      <w:autoSpaceDN w:val="0"/>
      <w:adjustRightInd w:val="0"/>
      <w:spacing w:after="60"/>
      <w:ind w:left="1332" w:hanging="432"/>
      <w:textAlignment w:val="baseline"/>
    </w:pPr>
    <w:rPr>
      <w:rFonts w:cs="Arial"/>
      <w:b w:val="0"/>
      <w:sz w:val="20"/>
    </w:rPr>
  </w:style>
  <w:style w:type="paragraph" w:customStyle="1" w:styleId="34">
    <w:name w:val="Текст 3"/>
    <w:basedOn w:val="41"/>
    <w:semiHidden/>
    <w:locked/>
    <w:rsid w:val="005A091F"/>
    <w:pPr>
      <w:widowControl w:val="0"/>
      <w:tabs>
        <w:tab w:val="left" w:pos="1701"/>
        <w:tab w:val="num" w:pos="2101"/>
      </w:tabs>
      <w:overflowPunct w:val="0"/>
      <w:autoSpaceDE w:val="0"/>
      <w:autoSpaceDN w:val="0"/>
      <w:adjustRightInd w:val="0"/>
      <w:ind w:left="1758" w:hanging="737"/>
      <w:textAlignment w:val="baseline"/>
    </w:pPr>
    <w:rPr>
      <w:sz w:val="24"/>
    </w:rPr>
  </w:style>
  <w:style w:type="paragraph" w:customStyle="1" w:styleId="a5">
    <w:name w:val="Обычный нумерованный"/>
    <w:basedOn w:val="31"/>
    <w:semiHidden/>
    <w:rsid w:val="005A091F"/>
    <w:pPr>
      <w:numPr>
        <w:numId w:val="2"/>
      </w:numPr>
    </w:pPr>
    <w:rPr>
      <w:b/>
      <w:iCs/>
    </w:rPr>
  </w:style>
  <w:style w:type="paragraph" w:styleId="35">
    <w:name w:val="Body Text 3"/>
    <w:basedOn w:val="a7"/>
    <w:link w:val="36"/>
    <w:semiHidden/>
    <w:rsid w:val="005A091F"/>
    <w:pPr>
      <w:jc w:val="center"/>
    </w:pPr>
    <w:rPr>
      <w:rFonts w:cs="Arial"/>
      <w:b/>
      <w:bCs/>
      <w:color w:val="000000"/>
      <w:sz w:val="16"/>
      <w:szCs w:val="36"/>
    </w:rPr>
  </w:style>
  <w:style w:type="character" w:customStyle="1" w:styleId="36">
    <w:name w:val="Основной текст 3 Знак"/>
    <w:basedOn w:val="a8"/>
    <w:link w:val="35"/>
    <w:semiHidden/>
    <w:rsid w:val="0088130B"/>
    <w:rPr>
      <w:rFonts w:ascii="Times New Roman" w:eastAsia="Times New Roman" w:hAnsi="Times New Roman" w:cs="Arial"/>
      <w:b/>
      <w:bCs/>
      <w:color w:val="000000"/>
      <w:sz w:val="16"/>
      <w:szCs w:val="36"/>
    </w:rPr>
  </w:style>
  <w:style w:type="paragraph" w:styleId="aff7">
    <w:name w:val="footnote text"/>
    <w:basedOn w:val="a7"/>
    <w:link w:val="aff8"/>
    <w:uiPriority w:val="99"/>
    <w:rsid w:val="005A091F"/>
    <w:pPr>
      <w:jc w:val="both"/>
    </w:pPr>
    <w:rPr>
      <w:sz w:val="20"/>
    </w:rPr>
  </w:style>
  <w:style w:type="character" w:customStyle="1" w:styleId="aff8">
    <w:name w:val="Текст сноски Знак"/>
    <w:basedOn w:val="a8"/>
    <w:link w:val="aff7"/>
    <w:uiPriority w:val="99"/>
    <w:rsid w:val="0088130B"/>
    <w:rPr>
      <w:rFonts w:ascii="Times New Roman" w:eastAsia="Times New Roman" w:hAnsi="Times New Roman"/>
      <w:szCs w:val="24"/>
    </w:rPr>
  </w:style>
  <w:style w:type="paragraph" w:styleId="25">
    <w:name w:val="List Bullet 2"/>
    <w:basedOn w:val="a7"/>
    <w:semiHidden/>
    <w:rsid w:val="005A091F"/>
    <w:pPr>
      <w:ind w:left="850" w:hanging="283"/>
    </w:pPr>
  </w:style>
  <w:style w:type="character" w:styleId="aff9">
    <w:name w:val="FollowedHyperlink"/>
    <w:semiHidden/>
    <w:rsid w:val="005A091F"/>
    <w:rPr>
      <w:color w:val="800080"/>
      <w:u w:val="single"/>
    </w:rPr>
  </w:style>
  <w:style w:type="paragraph" w:styleId="affa">
    <w:name w:val="Body Text"/>
    <w:basedOn w:val="a7"/>
    <w:link w:val="affb"/>
    <w:semiHidden/>
    <w:rsid w:val="005A091F"/>
    <w:pPr>
      <w:spacing w:after="120"/>
    </w:pPr>
  </w:style>
  <w:style w:type="character" w:customStyle="1" w:styleId="affb">
    <w:name w:val="Основной текст Знак"/>
    <w:basedOn w:val="a8"/>
    <w:link w:val="affa"/>
    <w:semiHidden/>
    <w:rsid w:val="0088130B"/>
    <w:rPr>
      <w:rFonts w:ascii="Times New Roman" w:eastAsia="Times New Roman" w:hAnsi="Times New Roman"/>
      <w:sz w:val="24"/>
      <w:szCs w:val="24"/>
    </w:rPr>
  </w:style>
  <w:style w:type="paragraph" w:customStyle="1" w:styleId="affc">
    <w:name w:val="Приложение"/>
    <w:basedOn w:val="a7"/>
    <w:rsid w:val="005A091F"/>
    <w:pPr>
      <w:suppressAutoHyphens/>
      <w:ind w:firstLine="6237"/>
      <w:jc w:val="center"/>
    </w:pPr>
    <w:rPr>
      <w:b/>
      <w:bCs/>
      <w:sz w:val="28"/>
    </w:rPr>
  </w:style>
  <w:style w:type="character" w:styleId="affd">
    <w:name w:val="footnote reference"/>
    <w:semiHidden/>
    <w:rsid w:val="005A091F"/>
    <w:rPr>
      <w:vertAlign w:val="superscript"/>
    </w:rPr>
  </w:style>
  <w:style w:type="character" w:styleId="affe">
    <w:name w:val="Emphasis"/>
    <w:qFormat/>
    <w:rsid w:val="005A091F"/>
    <w:rPr>
      <w:i/>
      <w:iCs/>
    </w:rPr>
  </w:style>
  <w:style w:type="paragraph" w:customStyle="1" w:styleId="26">
    <w:name w:val="Текст 2"/>
    <w:basedOn w:val="31"/>
    <w:semiHidden/>
    <w:locked/>
    <w:rsid w:val="005A091F"/>
    <w:pPr>
      <w:widowControl w:val="0"/>
      <w:overflowPunct w:val="0"/>
      <w:autoSpaceDE w:val="0"/>
      <w:autoSpaceDN w:val="0"/>
      <w:adjustRightInd w:val="0"/>
      <w:ind w:left="993" w:hanging="567"/>
      <w:textAlignment w:val="baseline"/>
    </w:pPr>
    <w:rPr>
      <w:sz w:val="24"/>
    </w:rPr>
  </w:style>
  <w:style w:type="paragraph" w:styleId="27">
    <w:name w:val="Body Text Indent 2"/>
    <w:basedOn w:val="a7"/>
    <w:link w:val="28"/>
    <w:semiHidden/>
    <w:rsid w:val="005A091F"/>
    <w:pPr>
      <w:ind w:left="600"/>
    </w:pPr>
  </w:style>
  <w:style w:type="character" w:customStyle="1" w:styleId="28">
    <w:name w:val="Основной текст с отступом 2 Знак"/>
    <w:basedOn w:val="a8"/>
    <w:link w:val="27"/>
    <w:semiHidden/>
    <w:rsid w:val="0088130B"/>
    <w:rPr>
      <w:rFonts w:ascii="Times New Roman" w:eastAsia="Times New Roman" w:hAnsi="Times New Roman"/>
      <w:sz w:val="24"/>
      <w:szCs w:val="24"/>
    </w:rPr>
  </w:style>
  <w:style w:type="paragraph" w:customStyle="1" w:styleId="Simple">
    <w:name w:val="Simple"/>
    <w:basedOn w:val="a7"/>
    <w:semiHidden/>
    <w:locked/>
    <w:rsid w:val="005A091F"/>
    <w:rPr>
      <w:spacing w:val="-5"/>
    </w:rPr>
  </w:style>
  <w:style w:type="paragraph" w:customStyle="1" w:styleId="afff">
    <w:name w:val="Заголовки таблиц"/>
    <w:basedOn w:val="a7"/>
    <w:semiHidden/>
    <w:locked/>
    <w:rsid w:val="005A091F"/>
    <w:pPr>
      <w:widowControl w:val="0"/>
      <w:tabs>
        <w:tab w:val="left" w:leader="underscore" w:pos="9639"/>
      </w:tabs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 w:val="18"/>
    </w:rPr>
  </w:style>
  <w:style w:type="paragraph" w:styleId="afff0">
    <w:name w:val="Document Map"/>
    <w:basedOn w:val="a7"/>
    <w:link w:val="afff1"/>
    <w:semiHidden/>
    <w:rsid w:val="005A091F"/>
    <w:pPr>
      <w:shd w:val="clear" w:color="auto" w:fill="000080"/>
    </w:pPr>
    <w:rPr>
      <w:rFonts w:ascii="Tahoma" w:hAnsi="Tahoma" w:cs="Tahoma"/>
    </w:rPr>
  </w:style>
  <w:style w:type="character" w:customStyle="1" w:styleId="afff1">
    <w:name w:val="Схема документа Знак"/>
    <w:basedOn w:val="a8"/>
    <w:link w:val="afff0"/>
    <w:semiHidden/>
    <w:rsid w:val="0088130B"/>
    <w:rPr>
      <w:rFonts w:ascii="Tahoma" w:eastAsia="Times New Roman" w:hAnsi="Tahoma" w:cs="Tahoma"/>
      <w:sz w:val="24"/>
      <w:szCs w:val="24"/>
      <w:shd w:val="clear" w:color="auto" w:fill="000080"/>
    </w:rPr>
  </w:style>
  <w:style w:type="paragraph" w:customStyle="1" w:styleId="a">
    <w:name w:val="Заг_Предлож"/>
    <w:basedOn w:val="a7"/>
    <w:semiHidden/>
    <w:locked/>
    <w:rsid w:val="005A091F"/>
    <w:pPr>
      <w:numPr>
        <w:numId w:val="6"/>
      </w:numPr>
      <w:tabs>
        <w:tab w:val="left" w:pos="567"/>
      </w:tabs>
    </w:pPr>
    <w:rPr>
      <w:b/>
      <w:bCs/>
      <w:spacing w:val="4"/>
      <w:kern w:val="36"/>
      <w:sz w:val="28"/>
      <w:szCs w:val="28"/>
      <w:lang w:eastAsia="en-US"/>
    </w:rPr>
  </w:style>
  <w:style w:type="paragraph" w:customStyle="1" w:styleId="410">
    <w:name w:val="Стиль Заголовок 4 + влево После:  1 пт"/>
    <w:basedOn w:val="41"/>
    <w:semiHidden/>
    <w:locked/>
    <w:rsid w:val="005A091F"/>
    <w:pPr>
      <w:tabs>
        <w:tab w:val="num" w:pos="900"/>
      </w:tabs>
      <w:spacing w:after="20"/>
      <w:ind w:left="900" w:hanging="360"/>
    </w:pPr>
    <w:rPr>
      <w:rFonts w:ascii="Tahoma" w:hAnsi="Tahoma"/>
      <w:sz w:val="20"/>
    </w:rPr>
  </w:style>
  <w:style w:type="character" w:customStyle="1" w:styleId="411pt">
    <w:name w:val="Стиль Заголовок 4 + 11 pt Знак Знак Знак"/>
    <w:semiHidden/>
    <w:locked/>
    <w:rsid w:val="005A091F"/>
    <w:rPr>
      <w:rFonts w:ascii="Tahoma" w:hAnsi="Tahoma"/>
      <w:sz w:val="22"/>
      <w:lang w:val="ru-RU" w:eastAsia="ru-RU" w:bidi="ar-SA"/>
    </w:rPr>
  </w:style>
  <w:style w:type="paragraph" w:customStyle="1" w:styleId="a3">
    <w:name w:val="Текст О пер"/>
    <w:basedOn w:val="a7"/>
    <w:semiHidden/>
    <w:locked/>
    <w:rsid w:val="005A091F"/>
    <w:pPr>
      <w:numPr>
        <w:numId w:val="7"/>
      </w:numPr>
      <w:tabs>
        <w:tab w:val="clear" w:pos="1260"/>
        <w:tab w:val="num" w:pos="1276"/>
      </w:tabs>
      <w:spacing w:before="20"/>
      <w:ind w:left="1276" w:hanging="283"/>
    </w:pPr>
  </w:style>
  <w:style w:type="paragraph" w:customStyle="1" w:styleId="22">
    <w:name w:val="МС2"/>
    <w:basedOn w:val="a7"/>
    <w:semiHidden/>
    <w:locked/>
    <w:rsid w:val="005A091F"/>
    <w:pPr>
      <w:numPr>
        <w:numId w:val="8"/>
      </w:numPr>
      <w:tabs>
        <w:tab w:val="clear" w:pos="1647"/>
        <w:tab w:val="left" w:pos="1701"/>
      </w:tabs>
      <w:ind w:left="1701"/>
    </w:pPr>
  </w:style>
  <w:style w:type="paragraph" w:customStyle="1" w:styleId="afff2">
    <w:name w:val="Текст раздела"/>
    <w:basedOn w:val="20"/>
    <w:rsid w:val="005A091F"/>
    <w:pPr>
      <w:spacing w:after="60"/>
    </w:pPr>
    <w:rPr>
      <w:b w:val="0"/>
    </w:rPr>
  </w:style>
  <w:style w:type="paragraph" w:customStyle="1" w:styleId="21">
    <w:name w:val="2"/>
    <w:basedOn w:val="a7"/>
    <w:semiHidden/>
    <w:locked/>
    <w:rsid w:val="005A091F"/>
    <w:pPr>
      <w:keepNext/>
      <w:numPr>
        <w:ilvl w:val="1"/>
        <w:numId w:val="1"/>
      </w:numPr>
      <w:spacing w:before="60" w:after="60"/>
    </w:pPr>
    <w:rPr>
      <w:sz w:val="28"/>
      <w:szCs w:val="28"/>
    </w:rPr>
  </w:style>
  <w:style w:type="paragraph" w:customStyle="1" w:styleId="afff3">
    <w:name w:val="Табл текст"/>
    <w:link w:val="afff4"/>
    <w:autoRedefine/>
    <w:rsid w:val="005A091F"/>
    <w:pPr>
      <w:suppressAutoHyphens/>
      <w:spacing w:before="60" w:after="60"/>
      <w:jc w:val="both"/>
    </w:pPr>
    <w:rPr>
      <w:rFonts w:ascii="Times New Roman" w:eastAsia="Times New Roman" w:hAnsi="Times New Roman"/>
      <w:sz w:val="26"/>
    </w:rPr>
  </w:style>
  <w:style w:type="character" w:styleId="afff5">
    <w:name w:val="endnote reference"/>
    <w:semiHidden/>
    <w:rsid w:val="005A091F"/>
    <w:rPr>
      <w:rFonts w:ascii="Tahoma" w:hAnsi="Tahoma"/>
      <w:sz w:val="22"/>
    </w:rPr>
  </w:style>
  <w:style w:type="paragraph" w:customStyle="1" w:styleId="afff6">
    <w:name w:val="Комментарий"/>
    <w:basedOn w:val="afff7"/>
    <w:autoRedefine/>
    <w:semiHidden/>
    <w:locked/>
    <w:rsid w:val="005A091F"/>
  </w:style>
  <w:style w:type="paragraph" w:styleId="afff7">
    <w:name w:val="Plain Text"/>
    <w:basedOn w:val="a7"/>
    <w:link w:val="afff8"/>
    <w:semiHidden/>
    <w:rsid w:val="005A091F"/>
    <w:rPr>
      <w:rFonts w:ascii="Courier New" w:hAnsi="Courier New" w:cs="Courier New"/>
      <w:sz w:val="20"/>
      <w:szCs w:val="20"/>
    </w:rPr>
  </w:style>
  <w:style w:type="character" w:customStyle="1" w:styleId="afff8">
    <w:name w:val="Текст Знак"/>
    <w:basedOn w:val="a8"/>
    <w:link w:val="afff7"/>
    <w:semiHidden/>
    <w:rsid w:val="0088130B"/>
    <w:rPr>
      <w:rFonts w:ascii="Courier New" w:eastAsia="Times New Roman" w:hAnsi="Courier New" w:cs="Courier New"/>
    </w:rPr>
  </w:style>
  <w:style w:type="paragraph" w:customStyle="1" w:styleId="ConsPlusTitle">
    <w:name w:val="ConsPlusTitle"/>
    <w:semiHidden/>
    <w:locked/>
    <w:rsid w:val="005A091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fff9">
    <w:name w:val="Буквенный список"/>
    <w:basedOn w:val="41"/>
    <w:rsid w:val="005A091F"/>
    <w:pPr>
      <w:tabs>
        <w:tab w:val="left" w:pos="1418"/>
      </w:tabs>
      <w:suppressAutoHyphens/>
    </w:pPr>
  </w:style>
  <w:style w:type="paragraph" w:customStyle="1" w:styleId="afffa">
    <w:name w:val="Текст пункта"/>
    <w:basedOn w:val="31"/>
    <w:rsid w:val="005A091F"/>
    <w:pPr>
      <w:tabs>
        <w:tab w:val="clear" w:pos="1609"/>
        <w:tab w:val="left" w:pos="1418"/>
      </w:tabs>
      <w:suppressAutoHyphens/>
      <w:spacing w:before="60" w:after="60"/>
    </w:pPr>
  </w:style>
  <w:style w:type="numbering" w:styleId="111111">
    <w:name w:val="Outline List 2"/>
    <w:basedOn w:val="aa"/>
    <w:semiHidden/>
    <w:rsid w:val="005A091F"/>
    <w:pPr>
      <w:numPr>
        <w:numId w:val="17"/>
      </w:numPr>
    </w:pPr>
  </w:style>
  <w:style w:type="numbering" w:styleId="1ai">
    <w:name w:val="Outline List 1"/>
    <w:basedOn w:val="aa"/>
    <w:semiHidden/>
    <w:rsid w:val="005A091F"/>
    <w:pPr>
      <w:numPr>
        <w:numId w:val="18"/>
      </w:numPr>
    </w:pPr>
  </w:style>
  <w:style w:type="paragraph" w:styleId="HTML">
    <w:name w:val="HTML Address"/>
    <w:basedOn w:val="a7"/>
    <w:link w:val="HTML0"/>
    <w:semiHidden/>
    <w:rsid w:val="005A091F"/>
    <w:rPr>
      <w:i/>
      <w:iCs/>
    </w:rPr>
  </w:style>
  <w:style w:type="character" w:customStyle="1" w:styleId="HTML0">
    <w:name w:val="Адрес HTML Знак"/>
    <w:basedOn w:val="a8"/>
    <w:link w:val="HTML"/>
    <w:semiHidden/>
    <w:rsid w:val="0088130B"/>
    <w:rPr>
      <w:rFonts w:ascii="Times New Roman" w:eastAsia="Times New Roman" w:hAnsi="Times New Roman"/>
      <w:i/>
      <w:iCs/>
      <w:sz w:val="24"/>
      <w:szCs w:val="24"/>
    </w:rPr>
  </w:style>
  <w:style w:type="paragraph" w:styleId="afffb">
    <w:name w:val="envelope address"/>
    <w:basedOn w:val="a7"/>
    <w:semiHidden/>
    <w:rsid w:val="005A091F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8"/>
    <w:semiHidden/>
    <w:rsid w:val="005A091F"/>
  </w:style>
  <w:style w:type="table" w:styleId="-1">
    <w:name w:val="Table Web 1"/>
    <w:basedOn w:val="a9"/>
    <w:semiHidden/>
    <w:rsid w:val="005A091F"/>
    <w:rPr>
      <w:rFonts w:ascii="Times New Roman CYR" w:eastAsia="Times New Roman" w:hAnsi="Times New Roman CYR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9"/>
    <w:semiHidden/>
    <w:rsid w:val="005A091F"/>
    <w:rPr>
      <w:rFonts w:ascii="Times New Roman CYR" w:eastAsia="Times New Roman" w:hAnsi="Times New Roman CYR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9"/>
    <w:semiHidden/>
    <w:rsid w:val="005A091F"/>
    <w:rPr>
      <w:rFonts w:ascii="Times New Roman CYR" w:eastAsia="Times New Roman" w:hAnsi="Times New Roman CYR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c">
    <w:name w:val="Date"/>
    <w:basedOn w:val="a7"/>
    <w:next w:val="a7"/>
    <w:link w:val="afffd"/>
    <w:semiHidden/>
    <w:rsid w:val="005A091F"/>
  </w:style>
  <w:style w:type="character" w:customStyle="1" w:styleId="afffd">
    <w:name w:val="Дата Знак"/>
    <w:basedOn w:val="a8"/>
    <w:link w:val="afffc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afffe">
    <w:name w:val="Note Heading"/>
    <w:basedOn w:val="a7"/>
    <w:next w:val="a7"/>
    <w:link w:val="affff"/>
    <w:semiHidden/>
    <w:rsid w:val="005A091F"/>
  </w:style>
  <w:style w:type="character" w:customStyle="1" w:styleId="affff">
    <w:name w:val="Заголовок записки Знак"/>
    <w:basedOn w:val="a8"/>
    <w:link w:val="afffe"/>
    <w:semiHidden/>
    <w:rsid w:val="0088130B"/>
    <w:rPr>
      <w:rFonts w:ascii="Times New Roman" w:eastAsia="Times New Roman" w:hAnsi="Times New Roman"/>
      <w:sz w:val="24"/>
      <w:szCs w:val="24"/>
    </w:rPr>
  </w:style>
  <w:style w:type="table" w:styleId="affff0">
    <w:name w:val="Table Elegant"/>
    <w:basedOn w:val="a9"/>
    <w:semiHidden/>
    <w:rsid w:val="005A091F"/>
    <w:rPr>
      <w:rFonts w:ascii="Times New Roman CYR" w:eastAsia="Times New Roman" w:hAnsi="Times New Roman CY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Subtle 1"/>
    <w:basedOn w:val="a9"/>
    <w:semiHidden/>
    <w:rsid w:val="005A091F"/>
    <w:rPr>
      <w:rFonts w:ascii="Times New Roman CYR" w:eastAsia="Times New Roman" w:hAnsi="Times New Roman CYR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9"/>
    <w:semiHidden/>
    <w:rsid w:val="005A091F"/>
    <w:rPr>
      <w:rFonts w:ascii="Times New Roman CYR" w:eastAsia="Times New Roman" w:hAnsi="Times New Roman CYR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semiHidden/>
    <w:rsid w:val="005A091F"/>
    <w:rPr>
      <w:rFonts w:ascii="Courier New" w:hAnsi="Courier New" w:cs="Courier New"/>
      <w:sz w:val="20"/>
      <w:szCs w:val="20"/>
    </w:rPr>
  </w:style>
  <w:style w:type="table" w:styleId="15">
    <w:name w:val="Table Classic 1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lassic 2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Classic 3"/>
    <w:basedOn w:val="a9"/>
    <w:semiHidden/>
    <w:rsid w:val="005A091F"/>
    <w:rPr>
      <w:rFonts w:ascii="Times New Roman CYR" w:eastAsia="Times New Roman" w:hAnsi="Times New Roman CYR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semiHidden/>
    <w:rsid w:val="005A091F"/>
    <w:rPr>
      <w:rFonts w:ascii="Courier New" w:hAnsi="Courier New" w:cs="Courier New"/>
      <w:sz w:val="20"/>
      <w:szCs w:val="20"/>
    </w:rPr>
  </w:style>
  <w:style w:type="paragraph" w:styleId="affff1">
    <w:name w:val="Body Text First Indent"/>
    <w:basedOn w:val="affa"/>
    <w:link w:val="affff2"/>
    <w:semiHidden/>
    <w:rsid w:val="005A091F"/>
    <w:pPr>
      <w:ind w:firstLine="210"/>
    </w:pPr>
  </w:style>
  <w:style w:type="character" w:customStyle="1" w:styleId="affff2">
    <w:name w:val="Красная строка Знак"/>
    <w:basedOn w:val="affb"/>
    <w:link w:val="affff1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2b">
    <w:name w:val="Body Text First Indent 2"/>
    <w:basedOn w:val="aff2"/>
    <w:link w:val="2c"/>
    <w:semiHidden/>
    <w:rsid w:val="005A091F"/>
    <w:pPr>
      <w:spacing w:before="0" w:after="120"/>
      <w:ind w:left="283" w:firstLine="210"/>
    </w:pPr>
    <w:rPr>
      <w:sz w:val="24"/>
      <w:szCs w:val="24"/>
    </w:rPr>
  </w:style>
  <w:style w:type="character" w:customStyle="1" w:styleId="2c">
    <w:name w:val="Красная строка 2 Знак"/>
    <w:basedOn w:val="aff3"/>
    <w:link w:val="2b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30">
    <w:name w:val="List Bullet 3"/>
    <w:basedOn w:val="a7"/>
    <w:semiHidden/>
    <w:rsid w:val="005A091F"/>
    <w:pPr>
      <w:numPr>
        <w:numId w:val="10"/>
      </w:numPr>
    </w:pPr>
  </w:style>
  <w:style w:type="paragraph" w:styleId="40">
    <w:name w:val="List Bullet 4"/>
    <w:basedOn w:val="a7"/>
    <w:semiHidden/>
    <w:rsid w:val="005A091F"/>
    <w:pPr>
      <w:numPr>
        <w:numId w:val="11"/>
      </w:numPr>
    </w:pPr>
  </w:style>
  <w:style w:type="paragraph" w:styleId="50">
    <w:name w:val="List Bullet 5"/>
    <w:basedOn w:val="a7"/>
    <w:semiHidden/>
    <w:rsid w:val="005A091F"/>
    <w:pPr>
      <w:numPr>
        <w:numId w:val="12"/>
      </w:numPr>
    </w:pPr>
  </w:style>
  <w:style w:type="paragraph" w:styleId="affff3">
    <w:name w:val="Title"/>
    <w:basedOn w:val="a7"/>
    <w:link w:val="affff4"/>
    <w:qFormat/>
    <w:rsid w:val="005A091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ff4">
    <w:name w:val="Название Знак"/>
    <w:basedOn w:val="a8"/>
    <w:link w:val="affff3"/>
    <w:rsid w:val="0088130B"/>
    <w:rPr>
      <w:rFonts w:ascii="Arial" w:eastAsia="Times New Roman" w:hAnsi="Arial" w:cs="Arial"/>
      <w:b/>
      <w:bCs/>
      <w:kern w:val="28"/>
      <w:sz w:val="32"/>
      <w:szCs w:val="32"/>
    </w:rPr>
  </w:style>
  <w:style w:type="character" w:styleId="affff5">
    <w:name w:val="line number"/>
    <w:basedOn w:val="a8"/>
    <w:semiHidden/>
    <w:rsid w:val="005A091F"/>
  </w:style>
  <w:style w:type="paragraph" w:styleId="2">
    <w:name w:val="List Number 2"/>
    <w:basedOn w:val="a7"/>
    <w:semiHidden/>
    <w:rsid w:val="005A091F"/>
    <w:pPr>
      <w:numPr>
        <w:numId w:val="13"/>
      </w:numPr>
    </w:pPr>
  </w:style>
  <w:style w:type="paragraph" w:styleId="3">
    <w:name w:val="List Number 3"/>
    <w:basedOn w:val="a7"/>
    <w:semiHidden/>
    <w:rsid w:val="005A091F"/>
    <w:pPr>
      <w:numPr>
        <w:numId w:val="14"/>
      </w:numPr>
    </w:pPr>
  </w:style>
  <w:style w:type="paragraph" w:styleId="4">
    <w:name w:val="List Number 4"/>
    <w:basedOn w:val="a7"/>
    <w:semiHidden/>
    <w:rsid w:val="005A091F"/>
    <w:pPr>
      <w:numPr>
        <w:numId w:val="15"/>
      </w:numPr>
    </w:pPr>
  </w:style>
  <w:style w:type="paragraph" w:styleId="5">
    <w:name w:val="List Number 5"/>
    <w:basedOn w:val="a7"/>
    <w:semiHidden/>
    <w:rsid w:val="005A091F"/>
    <w:pPr>
      <w:numPr>
        <w:numId w:val="16"/>
      </w:numPr>
    </w:pPr>
  </w:style>
  <w:style w:type="character" w:styleId="HTML4">
    <w:name w:val="HTML Sample"/>
    <w:semiHidden/>
    <w:rsid w:val="005A091F"/>
    <w:rPr>
      <w:rFonts w:ascii="Courier New" w:hAnsi="Courier New" w:cs="Courier New"/>
    </w:rPr>
  </w:style>
  <w:style w:type="paragraph" w:styleId="2d">
    <w:name w:val="envelope return"/>
    <w:basedOn w:val="a7"/>
    <w:semiHidden/>
    <w:rsid w:val="005A091F"/>
    <w:rPr>
      <w:rFonts w:ascii="Arial" w:hAnsi="Arial" w:cs="Arial"/>
      <w:sz w:val="20"/>
      <w:szCs w:val="20"/>
    </w:rPr>
  </w:style>
  <w:style w:type="table" w:styleId="16">
    <w:name w:val="Table 3D effects 1"/>
    <w:basedOn w:val="a9"/>
    <w:semiHidden/>
    <w:rsid w:val="005A091F"/>
    <w:rPr>
      <w:rFonts w:ascii="Times New Roman CYR" w:eastAsia="Times New Roman" w:hAnsi="Times New Roman CYR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3D effects 2"/>
    <w:basedOn w:val="a9"/>
    <w:semiHidden/>
    <w:rsid w:val="005A091F"/>
    <w:rPr>
      <w:rFonts w:ascii="Times New Roman CYR" w:eastAsia="Times New Roman" w:hAnsi="Times New Roman CYR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6">
    <w:name w:val="Normal Indent"/>
    <w:basedOn w:val="a7"/>
    <w:semiHidden/>
    <w:rsid w:val="005A091F"/>
    <w:pPr>
      <w:ind w:left="708"/>
    </w:pPr>
  </w:style>
  <w:style w:type="character" w:styleId="HTML5">
    <w:name w:val="HTML Definition"/>
    <w:semiHidden/>
    <w:rsid w:val="005A091F"/>
    <w:rPr>
      <w:i/>
      <w:iCs/>
    </w:rPr>
  </w:style>
  <w:style w:type="paragraph" w:styleId="2f">
    <w:name w:val="Body Text 2"/>
    <w:basedOn w:val="a7"/>
    <w:link w:val="2f0"/>
    <w:semiHidden/>
    <w:rsid w:val="005A091F"/>
    <w:pPr>
      <w:spacing w:after="120" w:line="480" w:lineRule="auto"/>
    </w:pPr>
  </w:style>
  <w:style w:type="character" w:customStyle="1" w:styleId="2f0">
    <w:name w:val="Основной текст 2 Знак"/>
    <w:basedOn w:val="a8"/>
    <w:link w:val="2f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39">
    <w:name w:val="Body Text Indent 3"/>
    <w:basedOn w:val="a7"/>
    <w:link w:val="3a"/>
    <w:semiHidden/>
    <w:rsid w:val="005A091F"/>
    <w:pPr>
      <w:spacing w:after="120"/>
      <w:ind w:left="283"/>
    </w:pPr>
    <w:rPr>
      <w:sz w:val="16"/>
      <w:szCs w:val="16"/>
    </w:rPr>
  </w:style>
  <w:style w:type="character" w:customStyle="1" w:styleId="3a">
    <w:name w:val="Основной текст с отступом 3 Знак"/>
    <w:basedOn w:val="a8"/>
    <w:link w:val="39"/>
    <w:semiHidden/>
    <w:rsid w:val="0088130B"/>
    <w:rPr>
      <w:rFonts w:ascii="Times New Roman" w:eastAsia="Times New Roman" w:hAnsi="Times New Roman"/>
      <w:sz w:val="16"/>
      <w:szCs w:val="16"/>
    </w:rPr>
  </w:style>
  <w:style w:type="character" w:styleId="HTML6">
    <w:name w:val="HTML Variable"/>
    <w:semiHidden/>
    <w:rsid w:val="005A091F"/>
    <w:rPr>
      <w:i/>
      <w:iCs/>
    </w:rPr>
  </w:style>
  <w:style w:type="character" w:styleId="HTML7">
    <w:name w:val="HTML Typewriter"/>
    <w:semiHidden/>
    <w:rsid w:val="005A091F"/>
    <w:rPr>
      <w:rFonts w:ascii="Courier New" w:hAnsi="Courier New" w:cs="Courier New"/>
      <w:sz w:val="20"/>
      <w:szCs w:val="20"/>
    </w:rPr>
  </w:style>
  <w:style w:type="paragraph" w:styleId="affff7">
    <w:name w:val="Subtitle"/>
    <w:basedOn w:val="a7"/>
    <w:link w:val="affff8"/>
    <w:qFormat/>
    <w:rsid w:val="005A091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fff8">
    <w:name w:val="Подзаголовок Знак"/>
    <w:basedOn w:val="a8"/>
    <w:link w:val="affff7"/>
    <w:rsid w:val="0088130B"/>
    <w:rPr>
      <w:rFonts w:ascii="Arial" w:eastAsia="Times New Roman" w:hAnsi="Arial" w:cs="Arial"/>
      <w:sz w:val="24"/>
      <w:szCs w:val="24"/>
    </w:rPr>
  </w:style>
  <w:style w:type="paragraph" w:styleId="affff9">
    <w:name w:val="Signature"/>
    <w:basedOn w:val="a7"/>
    <w:link w:val="affffa"/>
    <w:semiHidden/>
    <w:rsid w:val="005A091F"/>
    <w:pPr>
      <w:ind w:left="4252"/>
    </w:pPr>
  </w:style>
  <w:style w:type="character" w:customStyle="1" w:styleId="affffa">
    <w:name w:val="Подпись Знак"/>
    <w:basedOn w:val="a8"/>
    <w:link w:val="affff9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affffb">
    <w:name w:val="Salutation"/>
    <w:basedOn w:val="a7"/>
    <w:next w:val="a7"/>
    <w:link w:val="affffc"/>
    <w:semiHidden/>
    <w:rsid w:val="005A091F"/>
  </w:style>
  <w:style w:type="character" w:customStyle="1" w:styleId="affffc">
    <w:name w:val="Приветствие Знак"/>
    <w:basedOn w:val="a8"/>
    <w:link w:val="affffb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affffd">
    <w:name w:val="List Continue"/>
    <w:basedOn w:val="a7"/>
    <w:semiHidden/>
    <w:rsid w:val="005A091F"/>
    <w:pPr>
      <w:spacing w:after="120"/>
      <w:ind w:left="283"/>
    </w:pPr>
  </w:style>
  <w:style w:type="paragraph" w:styleId="2f1">
    <w:name w:val="List Continue 2"/>
    <w:basedOn w:val="a7"/>
    <w:semiHidden/>
    <w:rsid w:val="005A091F"/>
    <w:pPr>
      <w:spacing w:after="120"/>
      <w:ind w:left="566"/>
    </w:pPr>
  </w:style>
  <w:style w:type="paragraph" w:styleId="3b">
    <w:name w:val="List Continue 3"/>
    <w:basedOn w:val="a7"/>
    <w:semiHidden/>
    <w:rsid w:val="005A091F"/>
    <w:pPr>
      <w:spacing w:after="120"/>
      <w:ind w:left="849"/>
    </w:pPr>
  </w:style>
  <w:style w:type="paragraph" w:styleId="45">
    <w:name w:val="List Continue 4"/>
    <w:basedOn w:val="a7"/>
    <w:semiHidden/>
    <w:rsid w:val="005A091F"/>
    <w:pPr>
      <w:spacing w:after="120"/>
      <w:ind w:left="1132"/>
    </w:pPr>
  </w:style>
  <w:style w:type="paragraph" w:styleId="54">
    <w:name w:val="List Continue 5"/>
    <w:basedOn w:val="a7"/>
    <w:semiHidden/>
    <w:rsid w:val="005A091F"/>
    <w:pPr>
      <w:spacing w:after="120"/>
      <w:ind w:left="1415"/>
    </w:pPr>
  </w:style>
  <w:style w:type="table" w:styleId="17">
    <w:name w:val="Table Simple 1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9"/>
    <w:semiHidden/>
    <w:rsid w:val="005A091F"/>
    <w:rPr>
      <w:rFonts w:ascii="Times New Roman CYR" w:eastAsia="Times New Roman" w:hAnsi="Times New Roman CYR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e">
    <w:name w:val="Closing"/>
    <w:basedOn w:val="a7"/>
    <w:link w:val="afffff"/>
    <w:semiHidden/>
    <w:rsid w:val="005A091F"/>
    <w:pPr>
      <w:ind w:left="4252"/>
    </w:pPr>
  </w:style>
  <w:style w:type="character" w:customStyle="1" w:styleId="afffff">
    <w:name w:val="Прощание Знак"/>
    <w:basedOn w:val="a8"/>
    <w:link w:val="affffe"/>
    <w:semiHidden/>
    <w:rsid w:val="0088130B"/>
    <w:rPr>
      <w:rFonts w:ascii="Times New Roman" w:eastAsia="Times New Roman" w:hAnsi="Times New Roman"/>
      <w:sz w:val="24"/>
      <w:szCs w:val="24"/>
    </w:rPr>
  </w:style>
  <w:style w:type="table" w:styleId="18">
    <w:name w:val="Table Grid 1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Grid 2"/>
    <w:basedOn w:val="a9"/>
    <w:semiHidden/>
    <w:rsid w:val="005A091F"/>
    <w:rPr>
      <w:rFonts w:ascii="Times New Roman CYR" w:eastAsia="Times New Roman" w:hAnsi="Times New Roman CYR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9"/>
    <w:semiHidden/>
    <w:rsid w:val="005A091F"/>
    <w:rPr>
      <w:rFonts w:ascii="Times New Roman CYR" w:eastAsia="Times New Roman" w:hAnsi="Times New Roman CYR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9"/>
    <w:semiHidden/>
    <w:rsid w:val="005A091F"/>
    <w:rPr>
      <w:rFonts w:ascii="Times New Roman CYR" w:eastAsia="Times New Roman" w:hAnsi="Times New Roman CYR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0">
    <w:name w:val="Table Contemporary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2f4">
    <w:name w:val="List 2"/>
    <w:basedOn w:val="a7"/>
    <w:semiHidden/>
    <w:rsid w:val="005A091F"/>
    <w:pPr>
      <w:ind w:left="566" w:hanging="283"/>
    </w:pPr>
  </w:style>
  <w:style w:type="paragraph" w:styleId="3e">
    <w:name w:val="List 3"/>
    <w:basedOn w:val="a7"/>
    <w:semiHidden/>
    <w:rsid w:val="005A091F"/>
    <w:pPr>
      <w:ind w:left="849" w:hanging="283"/>
    </w:pPr>
  </w:style>
  <w:style w:type="paragraph" w:styleId="47">
    <w:name w:val="List 4"/>
    <w:basedOn w:val="a7"/>
    <w:semiHidden/>
    <w:rsid w:val="005A091F"/>
    <w:pPr>
      <w:ind w:left="1132" w:hanging="283"/>
    </w:pPr>
  </w:style>
  <w:style w:type="paragraph" w:styleId="56">
    <w:name w:val="List 5"/>
    <w:basedOn w:val="a7"/>
    <w:semiHidden/>
    <w:rsid w:val="005A091F"/>
    <w:pPr>
      <w:ind w:left="1415" w:hanging="283"/>
    </w:pPr>
  </w:style>
  <w:style w:type="table" w:styleId="afffff1">
    <w:name w:val="Table Professional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7"/>
    <w:link w:val="HTML9"/>
    <w:semiHidden/>
    <w:rsid w:val="005A091F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basedOn w:val="a8"/>
    <w:link w:val="HTML8"/>
    <w:semiHidden/>
    <w:rsid w:val="0088130B"/>
    <w:rPr>
      <w:rFonts w:ascii="Courier New" w:eastAsia="Times New Roman" w:hAnsi="Courier New" w:cs="Courier New"/>
    </w:rPr>
  </w:style>
  <w:style w:type="numbering" w:styleId="a1">
    <w:name w:val="Outline List 3"/>
    <w:basedOn w:val="aa"/>
    <w:semiHidden/>
    <w:rsid w:val="005A091F"/>
    <w:pPr>
      <w:numPr>
        <w:numId w:val="19"/>
      </w:numPr>
    </w:pPr>
  </w:style>
  <w:style w:type="table" w:styleId="19">
    <w:name w:val="Table Columns 1"/>
    <w:basedOn w:val="a9"/>
    <w:semiHidden/>
    <w:rsid w:val="005A091F"/>
    <w:rPr>
      <w:rFonts w:ascii="Times New Roman CYR" w:eastAsia="Times New Roman" w:hAnsi="Times New Roman CYR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9"/>
    <w:semiHidden/>
    <w:rsid w:val="005A091F"/>
    <w:rPr>
      <w:rFonts w:ascii="Times New Roman CYR" w:eastAsia="Times New Roman" w:hAnsi="Times New Roman CYR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9"/>
    <w:semiHidden/>
    <w:rsid w:val="005A091F"/>
    <w:rPr>
      <w:rFonts w:ascii="Times New Roman CYR" w:eastAsia="Times New Roman" w:hAnsi="Times New Roman CYR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9"/>
    <w:semiHidden/>
    <w:rsid w:val="005A091F"/>
    <w:rPr>
      <w:rFonts w:ascii="Times New Roman CYR" w:eastAsia="Times New Roman" w:hAnsi="Times New Roman CYR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9"/>
    <w:semiHidden/>
    <w:rsid w:val="005A091F"/>
    <w:rPr>
      <w:rFonts w:ascii="Times New Roman CYR" w:eastAsia="Times New Roman" w:hAnsi="Times New Roman CYR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f2">
    <w:name w:val="Strong"/>
    <w:qFormat/>
    <w:rsid w:val="005A091F"/>
    <w:rPr>
      <w:b/>
      <w:bCs/>
    </w:rPr>
  </w:style>
  <w:style w:type="table" w:styleId="-10">
    <w:name w:val="Table List 1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9"/>
    <w:semiHidden/>
    <w:rsid w:val="005A091F"/>
    <w:rPr>
      <w:rFonts w:ascii="Times New Roman CYR" w:eastAsia="Times New Roman" w:hAnsi="Times New Roman CYR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3">
    <w:name w:val="Table Theme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a">
    <w:name w:val="Table Colorful 1"/>
    <w:basedOn w:val="a9"/>
    <w:semiHidden/>
    <w:rsid w:val="005A091F"/>
    <w:rPr>
      <w:rFonts w:ascii="Times New Roman CYR" w:eastAsia="Times New Roman" w:hAnsi="Times New Roman CYR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orful 2"/>
    <w:basedOn w:val="a9"/>
    <w:semiHidden/>
    <w:rsid w:val="005A091F"/>
    <w:rPr>
      <w:rFonts w:ascii="Times New Roman CYR" w:eastAsia="Times New Roman" w:hAnsi="Times New Roman CYR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4">
    <w:name w:val="Block Text"/>
    <w:basedOn w:val="a7"/>
    <w:semiHidden/>
    <w:rsid w:val="005A091F"/>
    <w:pPr>
      <w:spacing w:after="120"/>
      <w:ind w:left="1440" w:right="1440"/>
    </w:pPr>
  </w:style>
  <w:style w:type="character" w:styleId="HTMLa">
    <w:name w:val="HTML Cite"/>
    <w:semiHidden/>
    <w:rsid w:val="005A091F"/>
    <w:rPr>
      <w:i/>
      <w:iCs/>
    </w:rPr>
  </w:style>
  <w:style w:type="paragraph" w:styleId="afffff5">
    <w:name w:val="Message Header"/>
    <w:basedOn w:val="a7"/>
    <w:link w:val="afffff6"/>
    <w:semiHidden/>
    <w:rsid w:val="005A09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ff6">
    <w:name w:val="Шапка Знак"/>
    <w:basedOn w:val="a8"/>
    <w:link w:val="afffff5"/>
    <w:semiHidden/>
    <w:rsid w:val="0088130B"/>
    <w:rPr>
      <w:rFonts w:ascii="Arial" w:eastAsia="Times New Roman" w:hAnsi="Arial" w:cs="Arial"/>
      <w:sz w:val="24"/>
      <w:szCs w:val="24"/>
      <w:shd w:val="pct20" w:color="auto" w:fill="auto"/>
    </w:rPr>
  </w:style>
  <w:style w:type="paragraph" w:styleId="afffff7">
    <w:name w:val="E-mail Signature"/>
    <w:basedOn w:val="a7"/>
    <w:link w:val="afffff8"/>
    <w:semiHidden/>
    <w:rsid w:val="005A091F"/>
  </w:style>
  <w:style w:type="character" w:customStyle="1" w:styleId="afffff8">
    <w:name w:val="Электронная подпись Знак"/>
    <w:basedOn w:val="a8"/>
    <w:link w:val="afffff7"/>
    <w:semiHidden/>
    <w:rsid w:val="0088130B"/>
    <w:rPr>
      <w:rFonts w:ascii="Times New Roman" w:eastAsia="Times New Roman" w:hAnsi="Times New Roman"/>
      <w:sz w:val="24"/>
      <w:szCs w:val="24"/>
    </w:rPr>
  </w:style>
  <w:style w:type="paragraph" w:customStyle="1" w:styleId="afffff9">
    <w:name w:val="Табл текст_ж"/>
    <w:basedOn w:val="afff3"/>
    <w:rsid w:val="005A091F"/>
    <w:pPr>
      <w:jc w:val="left"/>
    </w:pPr>
    <w:rPr>
      <w:b/>
      <w:sz w:val="24"/>
      <w:szCs w:val="24"/>
    </w:rPr>
  </w:style>
  <w:style w:type="character" w:customStyle="1" w:styleId="400">
    <w:name w:val="Стиль Знак сноски + полужирный Серый 40%"/>
    <w:semiHidden/>
    <w:locked/>
    <w:rsid w:val="005A091F"/>
    <w:rPr>
      <w:bCs/>
      <w:color w:val="auto"/>
      <w:vertAlign w:val="superscript"/>
    </w:rPr>
  </w:style>
  <w:style w:type="paragraph" w:customStyle="1" w:styleId="a2">
    <w:name w:val="Маркер список"/>
    <w:basedOn w:val="a7"/>
    <w:semiHidden/>
    <w:locked/>
    <w:rsid w:val="005A091F"/>
    <w:pPr>
      <w:numPr>
        <w:numId w:val="20"/>
      </w:numPr>
      <w:spacing w:before="60" w:after="60"/>
      <w:jc w:val="both"/>
    </w:pPr>
    <w:rPr>
      <w:sz w:val="28"/>
    </w:rPr>
  </w:style>
  <w:style w:type="character" w:customStyle="1" w:styleId="afff4">
    <w:name w:val="Табл текст Знак"/>
    <w:link w:val="afff3"/>
    <w:rsid w:val="005A091F"/>
    <w:rPr>
      <w:rFonts w:ascii="Times New Roman" w:eastAsia="Times New Roman" w:hAnsi="Times New Roman"/>
      <w:sz w:val="26"/>
    </w:rPr>
  </w:style>
  <w:style w:type="paragraph" w:customStyle="1" w:styleId="afffffa">
    <w:name w:val="Заг_табл_рис"/>
    <w:basedOn w:val="a7"/>
    <w:rsid w:val="005A091F"/>
    <w:pPr>
      <w:suppressAutoHyphens/>
      <w:spacing w:before="60" w:after="60"/>
      <w:jc w:val="right"/>
    </w:pPr>
  </w:style>
  <w:style w:type="paragraph" w:customStyle="1" w:styleId="afffffb">
    <w:name w:val="Стиль_обыч_текст"/>
    <w:basedOn w:val="a7"/>
    <w:semiHidden/>
    <w:locked/>
    <w:rsid w:val="005A091F"/>
    <w:pPr>
      <w:spacing w:before="60"/>
    </w:pPr>
  </w:style>
  <w:style w:type="paragraph" w:customStyle="1" w:styleId="214325">
    <w:name w:val="Стиль Стиль список_марк2 + 14 пт + Слева:  325 см"/>
    <w:basedOn w:val="214"/>
    <w:semiHidden/>
    <w:locked/>
    <w:rsid w:val="005A091F"/>
    <w:pPr>
      <w:numPr>
        <w:numId w:val="21"/>
      </w:numPr>
      <w:tabs>
        <w:tab w:val="left" w:pos="1701"/>
      </w:tabs>
    </w:pPr>
    <w:rPr>
      <w:szCs w:val="20"/>
    </w:rPr>
  </w:style>
  <w:style w:type="paragraph" w:customStyle="1" w:styleId="afffffc">
    <w:name w:val="Необычный"/>
    <w:basedOn w:val="a7"/>
    <w:semiHidden/>
    <w:locked/>
    <w:rsid w:val="005A091F"/>
    <w:pPr>
      <w:keepNext/>
      <w:keepLines/>
    </w:pPr>
    <w:rPr>
      <w:sz w:val="20"/>
      <w:szCs w:val="20"/>
    </w:rPr>
  </w:style>
  <w:style w:type="paragraph" w:customStyle="1" w:styleId="a0">
    <w:name w:val="Табл_список"/>
    <w:basedOn w:val="214325"/>
    <w:rsid w:val="005A091F"/>
    <w:pPr>
      <w:numPr>
        <w:numId w:val="22"/>
      </w:numPr>
      <w:tabs>
        <w:tab w:val="clear" w:pos="1701"/>
        <w:tab w:val="left" w:pos="567"/>
      </w:tabs>
    </w:pPr>
    <w:rPr>
      <w:sz w:val="26"/>
      <w:szCs w:val="26"/>
    </w:rPr>
  </w:style>
  <w:style w:type="paragraph" w:customStyle="1" w:styleId="160">
    <w:name w:val="Стиль Название документа + 16 пт"/>
    <w:basedOn w:val="af9"/>
    <w:semiHidden/>
    <w:locked/>
    <w:rsid w:val="005A091F"/>
    <w:pPr>
      <w:pBdr>
        <w:bottom w:val="none" w:sz="0" w:space="0" w:color="auto"/>
      </w:pBdr>
    </w:pPr>
    <w:rPr>
      <w:bCs/>
    </w:rPr>
  </w:style>
  <w:style w:type="paragraph" w:customStyle="1" w:styleId="214">
    <w:name w:val="Стиль список_марк2 + 14 пт"/>
    <w:basedOn w:val="a7"/>
    <w:autoRedefine/>
    <w:semiHidden/>
    <w:locked/>
    <w:rsid w:val="005A091F"/>
    <w:pPr>
      <w:jc w:val="both"/>
    </w:pPr>
    <w:rPr>
      <w:sz w:val="28"/>
    </w:rPr>
  </w:style>
  <w:style w:type="paragraph" w:customStyle="1" w:styleId="1b">
    <w:name w:val="Стиль1"/>
    <w:basedOn w:val="a4"/>
    <w:semiHidden/>
    <w:locked/>
    <w:rsid w:val="005A091F"/>
    <w:pPr>
      <w:numPr>
        <w:numId w:val="0"/>
      </w:numPr>
    </w:pPr>
  </w:style>
  <w:style w:type="paragraph" w:customStyle="1" w:styleId="2f7">
    <w:name w:val="Стиль2"/>
    <w:basedOn w:val="a7"/>
    <w:semiHidden/>
    <w:locked/>
    <w:rsid w:val="005A091F"/>
    <w:pPr>
      <w:spacing w:before="60" w:after="60"/>
      <w:jc w:val="both"/>
    </w:pPr>
    <w:rPr>
      <w:sz w:val="28"/>
    </w:rPr>
  </w:style>
  <w:style w:type="paragraph" w:styleId="afffffd">
    <w:name w:val="Revision"/>
    <w:hidden/>
    <w:uiPriority w:val="99"/>
    <w:semiHidden/>
    <w:rsid w:val="005A091F"/>
    <w:rPr>
      <w:rFonts w:ascii="Times New Roman" w:eastAsia="Times New Roman" w:hAnsi="Times New Roman"/>
      <w:sz w:val="24"/>
      <w:szCs w:val="24"/>
    </w:rPr>
  </w:style>
  <w:style w:type="paragraph" w:customStyle="1" w:styleId="afffffe">
    <w:name w:val="СтильПР_ОРД"/>
    <w:basedOn w:val="a7"/>
    <w:semiHidden/>
    <w:rsid w:val="005A091F"/>
    <w:pPr>
      <w:ind w:left="4858"/>
      <w:jc w:val="center"/>
    </w:pPr>
  </w:style>
  <w:style w:type="paragraph" w:customStyle="1" w:styleId="affffff">
    <w:name w:val="СтильВвДей"/>
    <w:basedOn w:val="a7"/>
    <w:semiHidden/>
    <w:rsid w:val="005A091F"/>
    <w:pPr>
      <w:suppressAutoHyphens/>
      <w:jc w:val="right"/>
    </w:pPr>
    <w:rPr>
      <w:b/>
    </w:rPr>
  </w:style>
  <w:style w:type="paragraph" w:customStyle="1" w:styleId="affffff0">
    <w:name w:val="СтильЧЛ"/>
    <w:basedOn w:val="a7"/>
    <w:semiHidden/>
    <w:rsid w:val="005A091F"/>
    <w:pPr>
      <w:suppressAutoHyphens/>
      <w:jc w:val="right"/>
    </w:pPr>
  </w:style>
  <w:style w:type="paragraph" w:customStyle="1" w:styleId="affffff1">
    <w:name w:val="СтильИзд"/>
    <w:basedOn w:val="a7"/>
    <w:semiHidden/>
    <w:rsid w:val="005A091F"/>
    <w:pPr>
      <w:suppressAutoHyphens/>
      <w:jc w:val="center"/>
    </w:pPr>
    <w:rPr>
      <w:b/>
      <w:bCs/>
    </w:rPr>
  </w:style>
  <w:style w:type="paragraph" w:customStyle="1" w:styleId="affffff2">
    <w:name w:val="СтильЗнСО"/>
    <w:basedOn w:val="a7"/>
    <w:semiHidden/>
    <w:rsid w:val="005A091F"/>
    <w:pPr>
      <w:ind w:left="-360"/>
      <w:jc w:val="center"/>
    </w:pPr>
  </w:style>
  <w:style w:type="paragraph" w:customStyle="1" w:styleId="affffff3">
    <w:name w:val="Примечание"/>
    <w:basedOn w:val="a7"/>
    <w:locked/>
    <w:rsid w:val="005A091F"/>
    <w:pPr>
      <w:jc w:val="both"/>
    </w:pPr>
    <w:rPr>
      <w:i/>
    </w:rPr>
  </w:style>
  <w:style w:type="paragraph" w:customStyle="1" w:styleId="affffff4">
    <w:name w:val="СтильНСтр"/>
    <w:basedOn w:val="a7"/>
    <w:semiHidden/>
    <w:rsid w:val="005A091F"/>
    <w:pPr>
      <w:suppressAutoHyphens/>
      <w:jc w:val="center"/>
    </w:pPr>
  </w:style>
  <w:style w:type="character" w:customStyle="1" w:styleId="af4">
    <w:name w:val="Абзац списка Знак"/>
    <w:aliases w:val="Гл. Многоуровневый Знак,Раздел Знак"/>
    <w:basedOn w:val="a8"/>
    <w:link w:val="af3"/>
    <w:uiPriority w:val="34"/>
    <w:rsid w:val="008C0EE1"/>
    <w:rPr>
      <w:rFonts w:ascii="Times New Roman" w:eastAsia="Times New Roman" w:hAnsi="Times New Roman"/>
      <w:sz w:val="24"/>
      <w:szCs w:val="24"/>
    </w:rPr>
  </w:style>
  <w:style w:type="paragraph" w:styleId="affffff5">
    <w:name w:val="endnote text"/>
    <w:basedOn w:val="a7"/>
    <w:link w:val="affffff6"/>
    <w:uiPriority w:val="99"/>
    <w:semiHidden/>
    <w:unhideWhenUsed/>
    <w:rsid w:val="00447F5A"/>
    <w:rPr>
      <w:sz w:val="20"/>
      <w:szCs w:val="20"/>
    </w:rPr>
  </w:style>
  <w:style w:type="character" w:customStyle="1" w:styleId="affffff6">
    <w:name w:val="Текст концевой сноски Знак"/>
    <w:basedOn w:val="a8"/>
    <w:link w:val="affffff5"/>
    <w:uiPriority w:val="99"/>
    <w:semiHidden/>
    <w:rsid w:val="00447F5A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8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un.CDU\&#1052;&#1086;&#1080;%20&#1076;&#1086;&#1082;&#1091;&#1084;&#1077;&#1085;&#1090;&#1099;\&#1088;&#1077;&#1075;&#1083;&#1072;&#1084;&#1077;&#1085;&#1090;&#1072;&#1094;&#1080;&#1103;\&#1059;&#1087;&#1088;&#1072;&#1074;&#1083;&#1077;&#1085;&#1080;&#1077;%20&#1053;&#1052;&#1044;\&#1092;&#1086;&#1088;&#1084;&#1099;%20&#1053;&#1052;&#1044;\&#1060;&#1086;&#1088;&#1084;&#1072;_&#1053;&#1052;&#1044;_&#1056;&#1077;&#1075;&#1083;&#1072;&#1084;&#1077;&#1085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6159C-1D20-4A86-B540-4783FB833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Форма_НМД_Регламент</Template>
  <TotalTime>793</TotalTime>
  <Pages>1</Pages>
  <Words>5462</Words>
  <Characters>31136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СО-ЦДУ</Company>
  <LinksUpToDate>false</LinksUpToDate>
  <CharactersWithSpaces>36525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Попиков Алексей С.</dc:creator>
  <cp:lastModifiedBy>Яриз Дмитрий Геннадиевич</cp:lastModifiedBy>
  <cp:revision>28</cp:revision>
  <cp:lastPrinted>2017-08-22T14:53:00Z</cp:lastPrinted>
  <dcterms:created xsi:type="dcterms:W3CDTF">2019-04-29T11:51:00Z</dcterms:created>
  <dcterms:modified xsi:type="dcterms:W3CDTF">2019-05-15T15:15:00Z</dcterms:modified>
</cp:coreProperties>
</file>